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14"/>
        </w:rPr>
        <w:id w:val="1472484037"/>
        <w:docPartObj>
          <w:docPartGallery w:val="Cover Pages"/>
          <w:docPartUnique/>
        </w:docPartObj>
      </w:sdtPr>
      <w:sdtEndPr>
        <w:rPr>
          <w:b/>
          <w:sz w:val="16"/>
          <w:szCs w:val="16"/>
          <w:lang w:eastAsia="en-US"/>
        </w:rPr>
      </w:sdtEndPr>
      <w:sdtContent>
        <w:p w14:paraId="077C602A" w14:textId="77777777" w:rsidR="00275CF3" w:rsidRPr="004A31F1" w:rsidRDefault="00275CF3" w:rsidP="00582973">
          <w:pPr>
            <w:rPr>
              <w:rFonts w:ascii="Arial" w:hAnsi="Arial" w:cs="Arial"/>
              <w:b/>
              <w:sz w:val="2"/>
              <w:szCs w:val="2"/>
              <w:lang w:eastAsia="en-US"/>
            </w:rPr>
          </w:pPr>
        </w:p>
        <w:p w14:paraId="4981D01F" w14:textId="77777777" w:rsidR="00275CF3" w:rsidRPr="004A31F1" w:rsidRDefault="00275CF3" w:rsidP="00FD25AF">
          <w:pPr>
            <w:tabs>
              <w:tab w:val="left" w:pos="4253"/>
            </w:tabs>
            <w:spacing w:before="40" w:after="60"/>
            <w:ind w:left="284" w:hanging="284"/>
            <w:rPr>
              <w:rFonts w:ascii="Arial" w:hAnsi="Arial" w:cs="Arial"/>
              <w:bCs/>
              <w:sz w:val="22"/>
              <w:szCs w:val="16"/>
            </w:rPr>
          </w:pPr>
          <w:r w:rsidRPr="004A31F1">
            <w:rPr>
              <w:rFonts w:ascii="Arial" w:hAnsi="Arial" w:cs="Arial"/>
              <w:b/>
              <w:sz w:val="22"/>
              <w:szCs w:val="16"/>
            </w:rPr>
            <w:t>1.</w:t>
          </w:r>
          <w:r w:rsidRPr="004A31F1">
            <w:rPr>
              <w:rFonts w:ascii="Arial" w:hAnsi="Arial" w:cs="Arial"/>
              <w:b/>
              <w:sz w:val="22"/>
              <w:szCs w:val="16"/>
            </w:rPr>
            <w:tab/>
            <w:t>ALLGEMEINER SCHRIFTVERKEHR</w:t>
          </w:r>
          <w:r w:rsidRPr="004A31F1">
            <w:rPr>
              <w:rFonts w:ascii="Arial" w:hAnsi="Arial" w:cs="Arial"/>
              <w:b/>
              <w:sz w:val="22"/>
              <w:szCs w:val="16"/>
            </w:rPr>
            <w:tab/>
          </w:r>
          <w:r w:rsidRPr="004A31F1">
            <w:rPr>
              <w:rFonts w:ascii="Arial" w:hAnsi="Arial" w:cs="Arial"/>
              <w:szCs w:val="16"/>
            </w:rPr>
            <w:t>(durch DVGW CERT GmbH)</w:t>
          </w:r>
        </w:p>
        <w:p w14:paraId="141A1D31" w14:textId="13696626" w:rsidR="00275CF3" w:rsidRPr="004A31F1" w:rsidRDefault="00275CF3" w:rsidP="00A61743">
          <w:pPr>
            <w:spacing w:before="40" w:after="60"/>
            <w:ind w:left="284" w:hanging="284"/>
            <w:rPr>
              <w:rFonts w:ascii="Arial" w:hAnsi="Arial" w:cs="Arial"/>
              <w:szCs w:val="16"/>
            </w:rPr>
          </w:pPr>
          <w:r w:rsidRPr="004A31F1">
            <w:rPr>
              <w:rFonts w:ascii="Arial" w:hAnsi="Arial" w:cs="Arial"/>
              <w:bCs/>
              <w:szCs w:val="16"/>
            </w:rPr>
            <w:tab/>
            <w:t>-</w:t>
          </w:r>
          <w:r w:rsidR="00A61743" w:rsidRPr="004A31F1">
            <w:rPr>
              <w:rFonts w:ascii="Arial" w:hAnsi="Arial" w:cs="Arial"/>
              <w:bCs/>
              <w:szCs w:val="16"/>
            </w:rPr>
            <w:t xml:space="preserve"> </w:t>
          </w:r>
          <w:r w:rsidRPr="004A31F1">
            <w:rPr>
              <w:rFonts w:ascii="Arial" w:hAnsi="Arial" w:cs="Arial"/>
              <w:szCs w:val="16"/>
            </w:rPr>
            <w:t>A</w:t>
          </w:r>
          <w:r w:rsidR="00606479" w:rsidRPr="004A31F1">
            <w:rPr>
              <w:rFonts w:ascii="Arial" w:hAnsi="Arial" w:cs="Arial"/>
              <w:szCs w:val="16"/>
            </w:rPr>
            <w:t>nschreiben</w:t>
          </w:r>
          <w:r w:rsidRPr="004A31F1">
            <w:rPr>
              <w:rFonts w:ascii="Arial" w:hAnsi="Arial" w:cs="Arial"/>
              <w:szCs w:val="16"/>
            </w:rPr>
            <w:t>, Altzertifikate</w:t>
          </w:r>
        </w:p>
        <w:p w14:paraId="48DE91CE" w14:textId="77777777" w:rsidR="00275CF3" w:rsidRPr="004A31F1" w:rsidRDefault="00275CF3" w:rsidP="00FD25AF">
          <w:pPr>
            <w:tabs>
              <w:tab w:val="left" w:pos="6804"/>
            </w:tabs>
            <w:spacing w:before="40" w:after="60"/>
            <w:ind w:left="284" w:hanging="284"/>
            <w:rPr>
              <w:rFonts w:ascii="Arial" w:hAnsi="Arial" w:cs="Arial"/>
            </w:rPr>
          </w:pPr>
        </w:p>
        <w:p w14:paraId="50988E2B" w14:textId="10D91E57" w:rsidR="00D463D6" w:rsidRPr="004A31F1" w:rsidRDefault="00D463D6" w:rsidP="00FD25AF">
          <w:pPr>
            <w:tabs>
              <w:tab w:val="left" w:pos="4253"/>
            </w:tabs>
            <w:spacing w:before="40" w:after="60"/>
            <w:ind w:left="284" w:hanging="284"/>
            <w:rPr>
              <w:rFonts w:ascii="Arial" w:hAnsi="Arial" w:cs="Arial"/>
              <w:bCs/>
              <w:szCs w:val="14"/>
              <w:lang w:eastAsia="en-US"/>
            </w:rPr>
          </w:pPr>
          <w:r w:rsidRPr="004A31F1">
            <w:rPr>
              <w:rFonts w:ascii="Arial" w:hAnsi="Arial" w:cs="Arial"/>
              <w:b/>
              <w:sz w:val="22"/>
              <w:szCs w:val="16"/>
              <w:lang w:eastAsia="en-US"/>
            </w:rPr>
            <w:t>2.</w:t>
          </w:r>
          <w:r w:rsidRPr="004A31F1">
            <w:rPr>
              <w:rFonts w:ascii="Arial" w:hAnsi="Arial" w:cs="Arial"/>
              <w:b/>
              <w:sz w:val="22"/>
              <w:szCs w:val="16"/>
              <w:lang w:eastAsia="en-US"/>
            </w:rPr>
            <w:tab/>
            <w:t>ÜBERPRÜFUNGSBERICHTE</w:t>
          </w:r>
          <w:r w:rsidRPr="004A31F1">
            <w:rPr>
              <w:rFonts w:ascii="Arial" w:hAnsi="Arial" w:cs="Arial"/>
              <w:b/>
              <w:sz w:val="22"/>
              <w:szCs w:val="16"/>
              <w:lang w:eastAsia="en-US"/>
            </w:rPr>
            <w:tab/>
          </w:r>
          <w:r w:rsidRPr="004A31F1">
            <w:rPr>
              <w:rFonts w:ascii="Arial" w:hAnsi="Arial" w:cs="Arial"/>
              <w:bCs/>
              <w:szCs w:val="14"/>
              <w:lang w:eastAsia="en-US"/>
            </w:rPr>
            <w:t>(durch DVGW CERT GmbH)</w:t>
          </w:r>
        </w:p>
        <w:p w14:paraId="2E8634C0" w14:textId="1AFB9007" w:rsidR="00D463D6" w:rsidRPr="004A31F1" w:rsidRDefault="00D463D6" w:rsidP="00FD25AF">
          <w:pPr>
            <w:tabs>
              <w:tab w:val="left" w:pos="4253"/>
            </w:tabs>
            <w:spacing w:before="40" w:after="60"/>
            <w:ind w:left="284" w:hanging="284"/>
            <w:rPr>
              <w:rFonts w:ascii="Arial" w:hAnsi="Arial" w:cs="Arial"/>
              <w:bCs/>
              <w:szCs w:val="14"/>
              <w:lang w:eastAsia="en-US"/>
            </w:rPr>
          </w:pPr>
          <w:r w:rsidRPr="004A31F1">
            <w:rPr>
              <w:rFonts w:ascii="Arial" w:hAnsi="Arial" w:cs="Arial"/>
              <w:b/>
              <w:sz w:val="22"/>
              <w:szCs w:val="16"/>
              <w:lang w:eastAsia="en-US"/>
            </w:rPr>
            <w:tab/>
          </w:r>
          <w:r w:rsidRPr="004A31F1">
            <w:rPr>
              <w:rFonts w:ascii="Arial" w:hAnsi="Arial" w:cs="Arial"/>
              <w:bCs/>
              <w:szCs w:val="14"/>
              <w:lang w:eastAsia="en-US"/>
            </w:rPr>
            <w:t xml:space="preserve">- </w:t>
          </w:r>
          <w:r w:rsidR="00606479" w:rsidRPr="004A31F1">
            <w:rPr>
              <w:rFonts w:ascii="Arial" w:hAnsi="Arial" w:cs="Arial"/>
              <w:bCs/>
              <w:szCs w:val="14"/>
              <w:lang w:eastAsia="en-US"/>
            </w:rPr>
            <w:t>Prüf</w:t>
          </w:r>
          <w:r w:rsidRPr="004A31F1">
            <w:rPr>
              <w:rFonts w:ascii="Arial" w:hAnsi="Arial" w:cs="Arial"/>
              <w:bCs/>
              <w:szCs w:val="14"/>
              <w:lang w:eastAsia="en-US"/>
            </w:rPr>
            <w:t>berichte, Zertifizierungsberichte, Vorgangsstammblätter</w:t>
          </w:r>
        </w:p>
        <w:p w14:paraId="27C0CA79" w14:textId="77777777" w:rsidR="00D463D6" w:rsidRPr="004A31F1" w:rsidRDefault="00D463D6" w:rsidP="00FD25AF">
          <w:pPr>
            <w:spacing w:before="40" w:after="60"/>
            <w:ind w:left="284" w:hanging="284"/>
            <w:rPr>
              <w:rFonts w:ascii="Arial" w:hAnsi="Arial" w:cs="Arial"/>
              <w:b/>
              <w:lang w:eastAsia="en-US"/>
            </w:rPr>
          </w:pPr>
        </w:p>
        <w:p w14:paraId="1D8C5DBC" w14:textId="6080B453"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3</w:t>
          </w:r>
          <w:r w:rsidR="00275CF3" w:rsidRPr="004A31F1">
            <w:rPr>
              <w:rFonts w:ascii="Arial" w:hAnsi="Arial" w:cs="Arial"/>
              <w:b/>
              <w:sz w:val="22"/>
              <w:szCs w:val="16"/>
              <w:lang w:eastAsia="en-US"/>
            </w:rPr>
            <w:t>.</w:t>
          </w:r>
          <w:r w:rsidR="00275CF3" w:rsidRPr="004A31F1">
            <w:rPr>
              <w:rFonts w:ascii="Arial" w:hAnsi="Arial" w:cs="Arial"/>
              <w:b/>
              <w:sz w:val="22"/>
              <w:szCs w:val="16"/>
              <w:lang w:eastAsia="en-US"/>
            </w:rPr>
            <w:tab/>
            <w:t>ANTRÄGE - FIRMA UND FACHLEUTE</w:t>
          </w:r>
        </w:p>
        <w:p w14:paraId="154CA9EF" w14:textId="2B88D8BA" w:rsidR="00D838CD" w:rsidRPr="004A31F1" w:rsidRDefault="00D838CD" w:rsidP="00FD25AF">
          <w:pPr>
            <w:spacing w:before="40" w:after="60"/>
            <w:ind w:left="284" w:hanging="284"/>
            <w:rPr>
              <w:rFonts w:ascii="Arial" w:hAnsi="Arial" w:cs="Arial"/>
              <w:bCs/>
              <w:szCs w:val="14"/>
              <w:lang w:eastAsia="en-US"/>
            </w:rPr>
          </w:pPr>
          <w:r w:rsidRPr="004A31F1">
            <w:rPr>
              <w:rFonts w:ascii="Arial" w:hAnsi="Arial" w:cs="Arial"/>
              <w:b/>
              <w:sz w:val="22"/>
              <w:szCs w:val="16"/>
              <w:lang w:eastAsia="en-US"/>
            </w:rPr>
            <w:tab/>
          </w:r>
          <w:r w:rsidR="005E64A5" w:rsidRPr="004A31F1">
            <w:rPr>
              <w:rFonts w:ascii="Arial" w:hAnsi="Arial" w:cs="Arial"/>
              <w:bCs/>
              <w:sz w:val="22"/>
              <w:szCs w:val="16"/>
              <w:lang w:eastAsia="en-US"/>
            </w:rPr>
            <w:t>-</w:t>
          </w:r>
          <w:r w:rsidR="00A61743" w:rsidRPr="004A31F1">
            <w:rPr>
              <w:rFonts w:ascii="Arial" w:hAnsi="Arial" w:cs="Arial"/>
              <w:bCs/>
              <w:sz w:val="22"/>
              <w:szCs w:val="16"/>
              <w:lang w:eastAsia="en-US"/>
            </w:rPr>
            <w:t xml:space="preserve"> </w:t>
          </w:r>
          <w:r w:rsidRPr="004A31F1">
            <w:rPr>
              <w:rFonts w:ascii="Arial" w:hAnsi="Arial" w:cs="Arial"/>
              <w:bCs/>
              <w:szCs w:val="14"/>
              <w:lang w:eastAsia="en-US"/>
            </w:rPr>
            <w:t xml:space="preserve">Antrag Firma siehe Kapitel 1 bis </w:t>
          </w:r>
          <w:r w:rsidR="009D7566" w:rsidRPr="004A31F1">
            <w:rPr>
              <w:rFonts w:ascii="Arial" w:hAnsi="Arial" w:cs="Arial"/>
              <w:bCs/>
              <w:szCs w:val="14"/>
              <w:lang w:eastAsia="en-US"/>
            </w:rPr>
            <w:t>8.3 -</w:t>
          </w:r>
          <w:r w:rsidRPr="004A31F1">
            <w:rPr>
              <w:rFonts w:ascii="Arial" w:hAnsi="Arial" w:cs="Arial"/>
              <w:bCs/>
              <w:szCs w:val="14"/>
              <w:lang w:eastAsia="en-US"/>
            </w:rPr>
            <w:t xml:space="preserve"> Zusatz Fachleute siehe Kapitel 9 bis 10</w:t>
          </w:r>
        </w:p>
        <w:p w14:paraId="2CF4BD3B" w14:textId="77777777" w:rsidR="00275CF3" w:rsidRPr="004A31F1" w:rsidRDefault="00275CF3" w:rsidP="00FD25AF">
          <w:pPr>
            <w:spacing w:before="40" w:after="60"/>
            <w:ind w:left="284" w:hanging="284"/>
            <w:rPr>
              <w:rFonts w:ascii="Arial" w:hAnsi="Arial" w:cs="Arial"/>
              <w:b/>
              <w:lang w:eastAsia="en-US"/>
            </w:rPr>
          </w:pPr>
        </w:p>
        <w:p w14:paraId="440C424C" w14:textId="4F038313"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4</w:t>
          </w:r>
          <w:r w:rsidR="00275CF3" w:rsidRPr="004A31F1">
            <w:rPr>
              <w:rFonts w:ascii="Arial" w:hAnsi="Arial" w:cs="Arial"/>
              <w:b/>
              <w:sz w:val="22"/>
              <w:szCs w:val="16"/>
              <w:lang w:eastAsia="en-US"/>
            </w:rPr>
            <w:t xml:space="preserve">. </w:t>
          </w:r>
          <w:r w:rsidR="00275CF3" w:rsidRPr="004A31F1">
            <w:rPr>
              <w:rFonts w:ascii="Arial" w:hAnsi="Arial" w:cs="Arial"/>
              <w:b/>
              <w:sz w:val="22"/>
              <w:szCs w:val="16"/>
              <w:lang w:eastAsia="en-US"/>
            </w:rPr>
            <w:tab/>
            <w:t>UNTERNEHMENSSTRUKTUR</w:t>
          </w:r>
        </w:p>
        <w:p w14:paraId="25582A7D" w14:textId="647B618F" w:rsidR="00275CF3" w:rsidRPr="004A31F1" w:rsidRDefault="00275CF3" w:rsidP="009F2D14">
          <w:pPr>
            <w:spacing w:before="40" w:after="60"/>
            <w:ind w:left="284" w:hanging="284"/>
            <w:rPr>
              <w:rFonts w:ascii="Arial" w:hAnsi="Arial" w:cs="Arial"/>
              <w:bCs/>
              <w:szCs w:val="16"/>
              <w:lang w:eastAsia="en-US"/>
            </w:rPr>
          </w:pPr>
          <w:r w:rsidRPr="004A31F1">
            <w:rPr>
              <w:rFonts w:ascii="Arial" w:hAnsi="Arial" w:cs="Arial"/>
              <w:bCs/>
              <w:sz w:val="22"/>
              <w:szCs w:val="16"/>
              <w:lang w:eastAsia="en-US"/>
            </w:rPr>
            <w:tab/>
            <w:t>-</w:t>
          </w:r>
          <w:r w:rsidR="009F2D14" w:rsidRPr="004A31F1">
            <w:rPr>
              <w:rFonts w:ascii="Arial" w:hAnsi="Arial" w:cs="Arial"/>
              <w:bCs/>
              <w:sz w:val="22"/>
              <w:szCs w:val="16"/>
              <w:lang w:eastAsia="en-US"/>
            </w:rPr>
            <w:t xml:space="preserve"> </w:t>
          </w:r>
          <w:r w:rsidRPr="004A31F1">
            <w:rPr>
              <w:rFonts w:ascii="Arial" w:hAnsi="Arial" w:cs="Arial"/>
              <w:bCs/>
              <w:szCs w:val="16"/>
              <w:lang w:eastAsia="en-US"/>
            </w:rPr>
            <w:t xml:space="preserve">Organigramm, Gewerbeanmeldung, Handelsregisterauszug (alternativ Handwerksrolle o.ä.), aktueller </w:t>
          </w:r>
        </w:p>
        <w:p w14:paraId="4262BED3" w14:textId="6C5A8D7A" w:rsidR="00275CF3" w:rsidRPr="004A31F1" w:rsidRDefault="00275CF3" w:rsidP="00FD25AF">
          <w:pPr>
            <w:tabs>
              <w:tab w:val="left" w:pos="426"/>
            </w:tabs>
            <w:spacing w:before="40" w:after="60"/>
            <w:ind w:left="284" w:hanging="284"/>
            <w:rPr>
              <w:rFonts w:ascii="Arial" w:hAnsi="Arial" w:cs="Arial"/>
              <w:bCs/>
              <w:szCs w:val="16"/>
              <w:lang w:eastAsia="en-US"/>
            </w:rPr>
          </w:pPr>
          <w:r w:rsidRPr="004A31F1">
            <w:rPr>
              <w:rFonts w:ascii="Arial" w:hAnsi="Arial" w:cs="Arial"/>
              <w:bCs/>
              <w:szCs w:val="16"/>
              <w:lang w:eastAsia="en-US"/>
            </w:rPr>
            <w:tab/>
          </w:r>
          <w:r w:rsidR="009F2D14" w:rsidRPr="004A31F1">
            <w:rPr>
              <w:rFonts w:ascii="Arial" w:hAnsi="Arial" w:cs="Arial"/>
              <w:bCs/>
              <w:szCs w:val="16"/>
              <w:lang w:eastAsia="en-US"/>
            </w:rPr>
            <w:tab/>
          </w:r>
          <w:r w:rsidRPr="004A31F1">
            <w:rPr>
              <w:rFonts w:ascii="Arial" w:hAnsi="Arial" w:cs="Arial"/>
              <w:bCs/>
              <w:szCs w:val="16"/>
              <w:lang w:eastAsia="en-US"/>
            </w:rPr>
            <w:t>Nachweis Betriebshaftpflichtversicherung, Zulassung als Betrieb nach WHG, Umstempelungsvereinbarung</w:t>
          </w:r>
        </w:p>
        <w:p w14:paraId="613F6E15" w14:textId="77777777" w:rsidR="00275CF3" w:rsidRPr="004A31F1" w:rsidRDefault="00275CF3" w:rsidP="00FD25AF">
          <w:pPr>
            <w:spacing w:before="40" w:after="60"/>
            <w:ind w:left="284" w:hanging="284"/>
            <w:rPr>
              <w:rFonts w:ascii="Arial" w:hAnsi="Arial" w:cs="Arial"/>
              <w:b/>
              <w:lang w:eastAsia="en-US"/>
            </w:rPr>
          </w:pPr>
        </w:p>
        <w:p w14:paraId="596EF5C4" w14:textId="261A6928"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5</w:t>
          </w:r>
          <w:r w:rsidR="00275CF3" w:rsidRPr="004A31F1">
            <w:rPr>
              <w:rFonts w:ascii="Arial" w:hAnsi="Arial" w:cs="Arial"/>
              <w:b/>
              <w:sz w:val="22"/>
              <w:szCs w:val="16"/>
              <w:lang w:eastAsia="en-US"/>
            </w:rPr>
            <w:t>.</w:t>
          </w:r>
          <w:r w:rsidR="00275CF3" w:rsidRPr="004A31F1">
            <w:rPr>
              <w:rFonts w:ascii="Arial" w:hAnsi="Arial" w:cs="Arial"/>
              <w:b/>
              <w:sz w:val="22"/>
              <w:szCs w:val="16"/>
              <w:lang w:eastAsia="en-US"/>
            </w:rPr>
            <w:tab/>
            <w:t>QUALIFIKATIONSNACHWEISE</w:t>
          </w:r>
        </w:p>
        <w:p w14:paraId="10D74DC0" w14:textId="63B6B683" w:rsidR="00275CF3" w:rsidRPr="004A31F1" w:rsidRDefault="00B608A5" w:rsidP="00FD25AF">
          <w:pPr>
            <w:tabs>
              <w:tab w:val="left" w:pos="426"/>
            </w:tabs>
            <w:spacing w:before="40" w:after="60"/>
            <w:ind w:left="284" w:hanging="284"/>
            <w:rPr>
              <w:rFonts w:ascii="Arial" w:hAnsi="Arial" w:cs="Arial"/>
              <w:bCs/>
              <w:szCs w:val="16"/>
              <w:lang w:eastAsia="en-US"/>
            </w:rPr>
          </w:pPr>
          <w:r w:rsidRPr="004A31F1">
            <w:rPr>
              <w:rFonts w:ascii="Arial" w:hAnsi="Arial" w:cs="Arial"/>
              <w:bCs/>
              <w:szCs w:val="16"/>
              <w:lang w:eastAsia="en-US"/>
            </w:rPr>
            <w:tab/>
            <w:t xml:space="preserve">- </w:t>
          </w:r>
          <w:r w:rsidR="00275CF3" w:rsidRPr="004A31F1">
            <w:rPr>
              <w:rFonts w:ascii="Arial" w:hAnsi="Arial" w:cs="Arial"/>
              <w:bCs/>
              <w:szCs w:val="16"/>
              <w:lang w:eastAsia="en-US"/>
            </w:rPr>
            <w:t>Verantwortliche Fachleute: Planung - Fertigung - Errichtung - Schweißaufsicht - Werksachverständiger</w:t>
          </w:r>
        </w:p>
        <w:p w14:paraId="443707C1" w14:textId="3BEF28CB" w:rsidR="00275CF3" w:rsidRPr="004A31F1" w:rsidRDefault="00B608A5" w:rsidP="005C0CF6">
          <w:pPr>
            <w:tabs>
              <w:tab w:val="left" w:pos="426"/>
            </w:tabs>
            <w:spacing w:after="60" w:line="276" w:lineRule="auto"/>
            <w:ind w:left="426" w:hanging="284"/>
            <w:rPr>
              <w:rFonts w:ascii="Arial" w:hAnsi="Arial" w:cs="Arial"/>
              <w:bCs/>
              <w:szCs w:val="16"/>
              <w:lang w:eastAsia="en-US"/>
            </w:rPr>
          </w:pPr>
          <w:r w:rsidRPr="004A31F1">
            <w:rPr>
              <w:rFonts w:ascii="Arial" w:hAnsi="Arial" w:cs="Arial"/>
              <w:bCs/>
              <w:szCs w:val="16"/>
              <w:lang w:eastAsia="en-US"/>
            </w:rPr>
            <w:tab/>
          </w:r>
          <w:r w:rsidR="00275CF3" w:rsidRPr="004A31F1">
            <w:rPr>
              <w:rFonts w:ascii="Arial" w:hAnsi="Arial" w:cs="Arial"/>
              <w:bCs/>
              <w:szCs w:val="16"/>
              <w:lang w:eastAsia="en-US"/>
            </w:rPr>
            <w:t xml:space="preserve">Abschlusszeugnisse, </w:t>
          </w:r>
          <w:r w:rsidR="009409C3" w:rsidRPr="004A31F1">
            <w:rPr>
              <w:rFonts w:ascii="Arial" w:hAnsi="Arial" w:cs="Arial"/>
              <w:bCs/>
              <w:szCs w:val="16"/>
              <w:lang w:eastAsia="en-US"/>
            </w:rPr>
            <w:t xml:space="preserve">Benennungen der Fachleute durch den </w:t>
          </w:r>
          <w:bookmarkStart w:id="0" w:name="_Hlk184805995"/>
          <w:r w:rsidR="009409C3" w:rsidRPr="004A31F1">
            <w:rPr>
              <w:rFonts w:ascii="Arial" w:hAnsi="Arial" w:cs="Arial"/>
              <w:bCs/>
              <w:szCs w:val="16"/>
              <w:lang w:eastAsia="en-US"/>
            </w:rPr>
            <w:t>Arbeitgeber mit fester Einbindung in die Prozesse</w:t>
          </w:r>
          <w:bookmarkEnd w:id="0"/>
          <w:r w:rsidR="00275CF3" w:rsidRPr="004A31F1">
            <w:rPr>
              <w:rFonts w:ascii="Arial" w:hAnsi="Arial" w:cs="Arial"/>
              <w:bCs/>
              <w:szCs w:val="16"/>
              <w:lang w:eastAsia="en-US"/>
            </w:rPr>
            <w:t>,</w:t>
          </w:r>
          <w:r w:rsidR="00B03F0E" w:rsidRPr="004A31F1">
            <w:rPr>
              <w:rFonts w:ascii="Arial" w:hAnsi="Arial" w:cs="Arial"/>
              <w:bCs/>
              <w:szCs w:val="16"/>
              <w:lang w:eastAsia="en-US"/>
            </w:rPr>
            <w:t xml:space="preserve"> </w:t>
          </w:r>
          <w:r w:rsidR="002207CD" w:rsidRPr="004A31F1">
            <w:rPr>
              <w:rFonts w:ascii="Arial" w:hAnsi="Arial" w:cs="Arial"/>
              <w:bCs/>
              <w:szCs w:val="16"/>
              <w:lang w:eastAsia="en-US"/>
            </w:rPr>
            <w:t xml:space="preserve">Stellenbeschreibungen inkl. Entscheidungskompetenz, </w:t>
          </w:r>
          <w:r w:rsidR="00275CF3" w:rsidRPr="004A31F1">
            <w:rPr>
              <w:rFonts w:ascii="Arial" w:hAnsi="Arial" w:cs="Arial"/>
              <w:bCs/>
              <w:szCs w:val="16"/>
              <w:lang w:eastAsia="en-US"/>
            </w:rPr>
            <w:t xml:space="preserve">Vertreterregelung </w:t>
          </w:r>
          <w:r w:rsidR="00B03F0E" w:rsidRPr="004A31F1">
            <w:rPr>
              <w:rFonts w:ascii="Arial" w:hAnsi="Arial" w:cs="Arial"/>
              <w:bCs/>
              <w:szCs w:val="16"/>
              <w:lang w:eastAsia="en-US"/>
            </w:rPr>
            <w:t>aller Fachleute</w:t>
          </w:r>
        </w:p>
        <w:p w14:paraId="0E315B25" w14:textId="77777777" w:rsidR="00275CF3" w:rsidRPr="004A31F1" w:rsidRDefault="00275CF3" w:rsidP="00FD25AF">
          <w:pPr>
            <w:spacing w:before="40" w:after="60"/>
            <w:ind w:left="284" w:hanging="284"/>
            <w:rPr>
              <w:rFonts w:ascii="Arial" w:hAnsi="Arial" w:cs="Arial"/>
              <w:b/>
              <w:lang w:eastAsia="en-US"/>
            </w:rPr>
          </w:pPr>
        </w:p>
        <w:p w14:paraId="168260BA" w14:textId="7E2278BB"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6</w:t>
          </w:r>
          <w:r w:rsidR="00275CF3" w:rsidRPr="004A31F1">
            <w:rPr>
              <w:rFonts w:ascii="Arial" w:hAnsi="Arial" w:cs="Arial"/>
              <w:b/>
              <w:sz w:val="22"/>
              <w:szCs w:val="16"/>
              <w:lang w:eastAsia="en-US"/>
            </w:rPr>
            <w:t>.</w:t>
          </w:r>
          <w:r w:rsidR="00275CF3" w:rsidRPr="004A31F1">
            <w:rPr>
              <w:rFonts w:ascii="Arial" w:hAnsi="Arial" w:cs="Arial"/>
              <w:b/>
              <w:sz w:val="22"/>
              <w:szCs w:val="16"/>
              <w:lang w:eastAsia="en-US"/>
            </w:rPr>
            <w:tab/>
            <w:t>ERFAHRUNGSNACHWEISE</w:t>
          </w:r>
        </w:p>
        <w:p w14:paraId="22C58196" w14:textId="77777777" w:rsidR="00275CF3" w:rsidRPr="004A31F1" w:rsidRDefault="00275CF3" w:rsidP="00FD25AF">
          <w:pPr>
            <w:tabs>
              <w:tab w:val="left" w:pos="426"/>
            </w:tabs>
            <w:spacing w:before="40" w:after="60"/>
            <w:ind w:left="284" w:hanging="284"/>
            <w:rPr>
              <w:rFonts w:ascii="Arial" w:hAnsi="Arial" w:cs="Arial"/>
              <w:bCs/>
              <w:szCs w:val="16"/>
              <w:lang w:eastAsia="en-US"/>
            </w:rPr>
          </w:pPr>
          <w:r w:rsidRPr="004A31F1">
            <w:rPr>
              <w:rFonts w:ascii="Arial" w:hAnsi="Arial" w:cs="Arial"/>
              <w:bCs/>
              <w:szCs w:val="16"/>
              <w:lang w:eastAsia="en-US"/>
            </w:rPr>
            <w:tab/>
            <w:t>-</w:t>
          </w:r>
          <w:r w:rsidRPr="004A31F1">
            <w:rPr>
              <w:rFonts w:ascii="Arial" w:hAnsi="Arial" w:cs="Arial"/>
              <w:bCs/>
              <w:szCs w:val="16"/>
              <w:lang w:eastAsia="en-US"/>
            </w:rPr>
            <w:tab/>
            <w:t>Verantwortliche Fachleute: Planung - Fertigung - Errichtung - Schweißaufsicht - Werksachverständiger</w:t>
          </w:r>
        </w:p>
        <w:p w14:paraId="0E090BF2" w14:textId="1F1EEADC" w:rsidR="00275CF3" w:rsidRPr="004A31F1" w:rsidRDefault="00275CF3" w:rsidP="009D7566">
          <w:pPr>
            <w:tabs>
              <w:tab w:val="left" w:pos="426"/>
            </w:tabs>
            <w:spacing w:before="40" w:after="60"/>
            <w:ind w:left="426" w:hanging="284"/>
            <w:rPr>
              <w:rFonts w:ascii="Arial" w:hAnsi="Arial" w:cs="Arial"/>
              <w:bCs/>
              <w:szCs w:val="16"/>
              <w:lang w:eastAsia="en-US"/>
            </w:rPr>
          </w:pPr>
          <w:r w:rsidRPr="004A31F1">
            <w:rPr>
              <w:rFonts w:ascii="Arial" w:hAnsi="Arial" w:cs="Arial"/>
              <w:bCs/>
              <w:szCs w:val="16"/>
              <w:lang w:eastAsia="en-US"/>
            </w:rPr>
            <w:tab/>
          </w:r>
          <w:r w:rsidR="00735B92" w:rsidRPr="004A31F1">
            <w:rPr>
              <w:rFonts w:ascii="Arial" w:hAnsi="Arial" w:cs="Arial"/>
              <w:bCs/>
              <w:szCs w:val="16"/>
              <w:lang w:eastAsia="en-US"/>
            </w:rPr>
            <w:t xml:space="preserve">Beruflicher Werdegang, </w:t>
          </w:r>
          <w:r w:rsidRPr="004A31F1">
            <w:rPr>
              <w:rFonts w:ascii="Arial" w:hAnsi="Arial" w:cs="Arial"/>
              <w:bCs/>
              <w:szCs w:val="16"/>
              <w:lang w:eastAsia="en-US"/>
            </w:rPr>
            <w:t>Referenzliste</w:t>
          </w:r>
          <w:r w:rsidR="00735B92" w:rsidRPr="004A31F1">
            <w:rPr>
              <w:rFonts w:ascii="Arial" w:hAnsi="Arial" w:cs="Arial"/>
              <w:bCs/>
              <w:szCs w:val="16"/>
              <w:lang w:eastAsia="en-US"/>
            </w:rPr>
            <w:t xml:space="preserve"> der jeweiligen Anlagensparten</w:t>
          </w:r>
          <w:r w:rsidR="00232994" w:rsidRPr="004A31F1">
            <w:rPr>
              <w:rFonts w:ascii="Arial" w:hAnsi="Arial" w:cs="Arial"/>
              <w:bCs/>
              <w:szCs w:val="16"/>
              <w:lang w:eastAsia="en-US"/>
            </w:rPr>
            <w:t xml:space="preserve"> (siehe </w:t>
          </w:r>
          <w:r w:rsidR="009D7566" w:rsidRPr="004A31F1">
            <w:rPr>
              <w:rFonts w:ascii="Arial" w:hAnsi="Arial" w:cs="Arial"/>
              <w:bCs/>
              <w:szCs w:val="16"/>
              <w:lang w:eastAsia="en-US"/>
            </w:rPr>
            <w:t>Vorlagen,</w:t>
          </w:r>
          <w:r w:rsidR="00843FD9" w:rsidRPr="004A31F1">
            <w:rPr>
              <w:rFonts w:ascii="Arial" w:hAnsi="Arial" w:cs="Arial"/>
              <w:bCs/>
              <w:szCs w:val="16"/>
              <w:lang w:eastAsia="en-US"/>
            </w:rPr>
            <w:t xml:space="preserve"> Kap. </w:t>
          </w:r>
          <w:r w:rsidR="00BF0B63" w:rsidRPr="004A31F1">
            <w:rPr>
              <w:rFonts w:ascii="Arial" w:hAnsi="Arial" w:cs="Arial"/>
              <w:bCs/>
              <w:szCs w:val="16"/>
              <w:lang w:eastAsia="en-US"/>
            </w:rPr>
            <w:t>9</w:t>
          </w:r>
          <w:r w:rsidR="00843FD9" w:rsidRPr="004A31F1">
            <w:rPr>
              <w:rFonts w:ascii="Arial" w:hAnsi="Arial" w:cs="Arial"/>
              <w:bCs/>
              <w:szCs w:val="16"/>
              <w:lang w:eastAsia="en-US"/>
            </w:rPr>
            <w:t xml:space="preserve"> </w:t>
          </w:r>
          <w:r w:rsidR="00232994" w:rsidRPr="004A31F1">
            <w:rPr>
              <w:rFonts w:ascii="Arial" w:hAnsi="Arial" w:cs="Arial"/>
              <w:bCs/>
              <w:szCs w:val="16"/>
              <w:lang w:eastAsia="en-US"/>
            </w:rPr>
            <w:t>„Erfahrung“ im Antrag</w:t>
          </w:r>
          <w:r w:rsidRPr="004A31F1">
            <w:rPr>
              <w:rFonts w:ascii="Arial" w:hAnsi="Arial" w:cs="Arial"/>
              <w:bCs/>
              <w:szCs w:val="16"/>
              <w:lang w:eastAsia="en-US"/>
            </w:rPr>
            <w:t>)</w:t>
          </w:r>
        </w:p>
        <w:p w14:paraId="0C1BFC16" w14:textId="77777777" w:rsidR="00275CF3" w:rsidRPr="004A31F1" w:rsidRDefault="00275CF3" w:rsidP="00FD25AF">
          <w:pPr>
            <w:spacing w:before="40" w:after="60"/>
            <w:ind w:left="284" w:hanging="284"/>
            <w:rPr>
              <w:rFonts w:ascii="Arial" w:hAnsi="Arial" w:cs="Arial"/>
              <w:b/>
              <w:lang w:eastAsia="en-US"/>
            </w:rPr>
          </w:pPr>
        </w:p>
        <w:p w14:paraId="28A2A22C" w14:textId="151DA41A"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7</w:t>
          </w:r>
          <w:r w:rsidR="00275CF3" w:rsidRPr="004A31F1">
            <w:rPr>
              <w:rFonts w:ascii="Arial" w:hAnsi="Arial" w:cs="Arial"/>
              <w:b/>
              <w:sz w:val="22"/>
              <w:szCs w:val="16"/>
              <w:lang w:eastAsia="en-US"/>
            </w:rPr>
            <w:t>.</w:t>
          </w:r>
          <w:r w:rsidR="00275CF3" w:rsidRPr="004A31F1">
            <w:rPr>
              <w:rFonts w:ascii="Arial" w:hAnsi="Arial" w:cs="Arial"/>
              <w:b/>
              <w:sz w:val="22"/>
              <w:szCs w:val="16"/>
              <w:lang w:eastAsia="en-US"/>
            </w:rPr>
            <w:tab/>
            <w:t xml:space="preserve">PERSONALQUALIFIKATION </w:t>
          </w:r>
        </w:p>
        <w:p w14:paraId="02344515" w14:textId="6FF22DE8" w:rsidR="00275CF3" w:rsidRPr="004A31F1" w:rsidRDefault="00EC6BCF" w:rsidP="00C01094">
          <w:pPr>
            <w:tabs>
              <w:tab w:val="left" w:pos="426"/>
            </w:tabs>
            <w:spacing w:before="40" w:after="60"/>
            <w:ind w:left="284" w:hanging="284"/>
            <w:rPr>
              <w:rFonts w:ascii="Arial" w:hAnsi="Arial" w:cs="Arial"/>
              <w:bCs/>
              <w:szCs w:val="16"/>
              <w:lang w:eastAsia="en-US"/>
            </w:rPr>
          </w:pPr>
          <w:r w:rsidRPr="004A31F1">
            <w:rPr>
              <w:rFonts w:ascii="Arial" w:hAnsi="Arial" w:cs="Arial"/>
              <w:bCs/>
              <w:szCs w:val="16"/>
              <w:lang w:eastAsia="en-US"/>
            </w:rPr>
            <w:tab/>
          </w:r>
          <w:r w:rsidR="00275CF3" w:rsidRPr="004A31F1">
            <w:rPr>
              <w:rFonts w:ascii="Arial" w:hAnsi="Arial" w:cs="Arial"/>
              <w:bCs/>
              <w:szCs w:val="16"/>
              <w:lang w:eastAsia="en-US"/>
            </w:rPr>
            <w:t>-</w:t>
          </w:r>
          <w:r w:rsidR="00275CF3" w:rsidRPr="004A31F1">
            <w:rPr>
              <w:rFonts w:ascii="Arial" w:hAnsi="Arial" w:cs="Arial"/>
              <w:bCs/>
              <w:szCs w:val="16"/>
              <w:lang w:eastAsia="en-US"/>
            </w:rPr>
            <w:tab/>
            <w:t>Liste des Fachpersonals, Schulungsbedarfsplan und Schulungsnachweise (einschließlich Fachleute) über</w:t>
          </w:r>
        </w:p>
        <w:p w14:paraId="49437298" w14:textId="1CC2C321" w:rsidR="00286BD2" w:rsidRPr="004A31F1" w:rsidRDefault="00275CF3" w:rsidP="00C01094">
          <w:pPr>
            <w:tabs>
              <w:tab w:val="left" w:pos="426"/>
            </w:tabs>
            <w:spacing w:before="40"/>
            <w:ind w:left="284" w:hanging="284"/>
            <w:rPr>
              <w:rFonts w:ascii="Arial" w:hAnsi="Arial" w:cs="Arial"/>
              <w:color w:val="333333"/>
              <w:shd w:val="clear" w:color="auto" w:fill="FFFFFF"/>
            </w:rPr>
          </w:pPr>
          <w:r w:rsidRPr="004A31F1">
            <w:rPr>
              <w:rFonts w:ascii="Arial" w:hAnsi="Arial" w:cs="Arial"/>
              <w:bCs/>
              <w:szCs w:val="16"/>
              <w:lang w:eastAsia="en-US"/>
            </w:rPr>
            <w:tab/>
          </w:r>
          <w:r w:rsidR="00EC6BCF" w:rsidRPr="004A31F1">
            <w:rPr>
              <w:rFonts w:ascii="Arial" w:hAnsi="Arial" w:cs="Arial"/>
              <w:bCs/>
              <w:szCs w:val="16"/>
              <w:lang w:eastAsia="en-US"/>
            </w:rPr>
            <w:tab/>
          </w:r>
          <w:r w:rsidRPr="004A31F1">
            <w:rPr>
              <w:rFonts w:ascii="Arial" w:hAnsi="Arial" w:cs="Arial"/>
              <w:bCs/>
              <w:szCs w:val="16"/>
              <w:lang w:eastAsia="en-US"/>
            </w:rPr>
            <w:t xml:space="preserve">Sachkundigen-, Geräte- und Grundlagenschulungen sowie </w:t>
          </w:r>
          <w:r w:rsidRPr="004A31F1">
            <w:rPr>
              <w:rFonts w:ascii="Arial" w:hAnsi="Arial" w:cs="Arial"/>
              <w:bCs/>
              <w:lang w:eastAsia="en-US"/>
            </w:rPr>
            <w:t xml:space="preserve">Unterweisung nach </w:t>
          </w:r>
          <w:r w:rsidR="000E5B8D" w:rsidRPr="004A31F1">
            <w:rPr>
              <w:rFonts w:ascii="Arial" w:hAnsi="Arial" w:cs="Arial"/>
              <w:color w:val="333333"/>
              <w:shd w:val="clear" w:color="auto" w:fill="FFFFFF"/>
            </w:rPr>
            <w:t xml:space="preserve">DGUV </w:t>
          </w:r>
          <w:r w:rsidR="008F2495" w:rsidRPr="004A31F1">
            <w:rPr>
              <w:rFonts w:ascii="Arial" w:hAnsi="Arial" w:cs="Arial"/>
              <w:color w:val="333333"/>
              <w:shd w:val="clear" w:color="auto" w:fill="FFFFFF"/>
            </w:rPr>
            <w:t>Information</w:t>
          </w:r>
          <w:r w:rsidR="000E5B8D" w:rsidRPr="004A31F1">
            <w:rPr>
              <w:rFonts w:ascii="Arial" w:hAnsi="Arial" w:cs="Arial"/>
              <w:color w:val="333333"/>
              <w:shd w:val="clear" w:color="auto" w:fill="FFFFFF"/>
            </w:rPr>
            <w:t xml:space="preserve"> </w:t>
          </w:r>
          <w:r w:rsidR="00156A18" w:rsidRPr="004A31F1">
            <w:rPr>
              <w:rFonts w:ascii="Arial" w:hAnsi="Arial" w:cs="Arial"/>
              <w:color w:val="333333"/>
              <w:shd w:val="clear" w:color="auto" w:fill="FFFFFF"/>
            </w:rPr>
            <w:t>203</w:t>
          </w:r>
          <w:r w:rsidR="000E5B8D" w:rsidRPr="004A31F1">
            <w:rPr>
              <w:rFonts w:ascii="Arial" w:hAnsi="Arial" w:cs="Arial"/>
              <w:color w:val="333333"/>
              <w:shd w:val="clear" w:color="auto" w:fill="FFFFFF"/>
            </w:rPr>
            <w:noBreakHyphen/>
          </w:r>
          <w:r w:rsidR="00156A18" w:rsidRPr="004A31F1">
            <w:rPr>
              <w:rFonts w:ascii="Arial" w:hAnsi="Arial" w:cs="Arial"/>
              <w:color w:val="333333"/>
              <w:shd w:val="clear" w:color="auto" w:fill="FFFFFF"/>
            </w:rPr>
            <w:t>092</w:t>
          </w:r>
        </w:p>
        <w:p w14:paraId="198AA263" w14:textId="76D0FA30" w:rsidR="00275CF3" w:rsidRPr="004A31F1" w:rsidRDefault="00975809" w:rsidP="003C1CE0">
          <w:pPr>
            <w:pStyle w:val="Listenabsatz"/>
            <w:numPr>
              <w:ilvl w:val="0"/>
              <w:numId w:val="26"/>
            </w:numPr>
            <w:tabs>
              <w:tab w:val="left" w:pos="426"/>
            </w:tabs>
            <w:spacing w:before="40" w:after="60" w:line="276" w:lineRule="auto"/>
            <w:rPr>
              <w:rFonts w:ascii="Arial" w:hAnsi="Arial" w:cs="Arial"/>
              <w:color w:val="333333"/>
              <w:shd w:val="clear" w:color="auto" w:fill="FFFFFF"/>
            </w:rPr>
          </w:pPr>
          <w:r w:rsidRPr="004A31F1">
            <w:rPr>
              <w:rFonts w:ascii="Arial" w:hAnsi="Arial" w:cs="Arial"/>
              <w:color w:val="333333"/>
              <w:shd w:val="clear" w:color="auto" w:fill="FFFFFF"/>
            </w:rPr>
            <w:t>S</w:t>
          </w:r>
          <w:r w:rsidR="00275CF3" w:rsidRPr="004A31F1">
            <w:rPr>
              <w:rFonts w:ascii="Arial" w:hAnsi="Arial" w:cs="Arial"/>
              <w:color w:val="333333"/>
              <w:shd w:val="clear" w:color="auto" w:fill="FFFFFF"/>
            </w:rPr>
            <w:t>chriftliche Benennung</w:t>
          </w:r>
          <w:r w:rsidR="000D38E5" w:rsidRPr="004A31F1">
            <w:rPr>
              <w:rFonts w:ascii="Arial" w:hAnsi="Arial" w:cs="Arial"/>
              <w:color w:val="333333"/>
              <w:shd w:val="clear" w:color="auto" w:fill="FFFFFF"/>
            </w:rPr>
            <w:t>en</w:t>
          </w:r>
          <w:r w:rsidR="00275CF3" w:rsidRPr="004A31F1">
            <w:rPr>
              <w:rFonts w:ascii="Arial" w:hAnsi="Arial" w:cs="Arial"/>
              <w:color w:val="333333"/>
              <w:shd w:val="clear" w:color="auto" w:fill="FFFFFF"/>
            </w:rPr>
            <w:t xml:space="preserve"> durch den Arbeitgeber</w:t>
          </w:r>
          <w:r w:rsidR="00B0647C" w:rsidRPr="004A31F1">
            <w:rPr>
              <w:rFonts w:ascii="Arial" w:hAnsi="Arial" w:cs="Arial"/>
              <w:color w:val="333333"/>
              <w:shd w:val="clear" w:color="auto" w:fill="FFFFFF"/>
            </w:rPr>
            <w:t xml:space="preserve"> (siehe Erläuterungen zum Antrag)</w:t>
          </w:r>
        </w:p>
        <w:p w14:paraId="76847379" w14:textId="77777777" w:rsidR="00275CF3" w:rsidRPr="004A31F1" w:rsidRDefault="00275CF3" w:rsidP="00FD25AF">
          <w:pPr>
            <w:spacing w:before="40" w:after="60"/>
            <w:ind w:left="284" w:hanging="284"/>
            <w:rPr>
              <w:rFonts w:ascii="Arial" w:hAnsi="Arial" w:cs="Arial"/>
              <w:color w:val="333333"/>
              <w:shd w:val="clear" w:color="auto" w:fill="FFFFFF"/>
            </w:rPr>
          </w:pPr>
        </w:p>
        <w:p w14:paraId="524EDC0C" w14:textId="38A590F8" w:rsidR="00275CF3" w:rsidRPr="004A31F1" w:rsidRDefault="00D463D6" w:rsidP="00FD25AF">
          <w:pPr>
            <w:spacing w:before="40" w:after="60"/>
            <w:ind w:left="284" w:hanging="284"/>
            <w:rPr>
              <w:rFonts w:ascii="Arial" w:hAnsi="Arial" w:cs="Arial"/>
              <w:b/>
              <w:sz w:val="22"/>
              <w:szCs w:val="24"/>
              <w:lang w:eastAsia="en-US"/>
            </w:rPr>
          </w:pPr>
          <w:r w:rsidRPr="004A31F1">
            <w:rPr>
              <w:rFonts w:ascii="Arial" w:hAnsi="Arial" w:cs="Arial"/>
              <w:b/>
              <w:sz w:val="22"/>
              <w:szCs w:val="24"/>
              <w:lang w:eastAsia="en-US"/>
            </w:rPr>
            <w:t>8</w:t>
          </w:r>
          <w:r w:rsidR="00275CF3" w:rsidRPr="004A31F1">
            <w:rPr>
              <w:rFonts w:ascii="Arial" w:hAnsi="Arial" w:cs="Arial"/>
              <w:b/>
              <w:sz w:val="22"/>
              <w:szCs w:val="24"/>
              <w:lang w:eastAsia="en-US"/>
            </w:rPr>
            <w:t>.</w:t>
          </w:r>
          <w:r w:rsidR="00275CF3" w:rsidRPr="004A31F1">
            <w:rPr>
              <w:rFonts w:ascii="Arial" w:hAnsi="Arial" w:cs="Arial"/>
              <w:b/>
              <w:sz w:val="22"/>
              <w:szCs w:val="24"/>
              <w:lang w:eastAsia="en-US"/>
            </w:rPr>
            <w:tab/>
            <w:t>ABLAUFORGANISATION</w:t>
          </w:r>
        </w:p>
        <w:p w14:paraId="365C9233" w14:textId="7B68E92D" w:rsidR="00275CF3" w:rsidRPr="004A31F1" w:rsidRDefault="00275CF3" w:rsidP="00FD25AF">
          <w:pPr>
            <w:tabs>
              <w:tab w:val="left" w:pos="284"/>
            </w:tabs>
            <w:spacing w:before="40" w:after="60"/>
            <w:ind w:left="284" w:hanging="284"/>
            <w:rPr>
              <w:rFonts w:ascii="Arial" w:hAnsi="Arial" w:cs="Arial"/>
              <w:szCs w:val="24"/>
              <w:lang w:eastAsia="en-US"/>
            </w:rPr>
          </w:pPr>
          <w:r w:rsidRPr="004A31F1">
            <w:rPr>
              <w:rFonts w:ascii="Arial" w:hAnsi="Arial" w:cs="Arial"/>
              <w:b/>
              <w:szCs w:val="24"/>
              <w:lang w:eastAsia="en-US"/>
            </w:rPr>
            <w:tab/>
          </w:r>
          <w:r w:rsidRPr="004A31F1">
            <w:rPr>
              <w:rFonts w:ascii="Arial" w:hAnsi="Arial" w:cs="Arial"/>
              <w:szCs w:val="24"/>
              <w:lang w:eastAsia="en-US"/>
            </w:rPr>
            <w:t>-</w:t>
          </w:r>
          <w:r w:rsidR="003C1CE0" w:rsidRPr="004A31F1">
            <w:rPr>
              <w:rFonts w:ascii="Arial" w:hAnsi="Arial" w:cs="Arial"/>
              <w:szCs w:val="24"/>
              <w:lang w:eastAsia="en-US"/>
            </w:rPr>
            <w:t xml:space="preserve"> </w:t>
          </w:r>
          <w:r w:rsidRPr="004A31F1">
            <w:rPr>
              <w:rFonts w:ascii="Arial" w:hAnsi="Arial" w:cs="Arial"/>
              <w:szCs w:val="24"/>
              <w:lang w:eastAsia="en-US"/>
            </w:rPr>
            <w:t>Nachweise zum Qualitätsmanagement</w:t>
          </w:r>
          <w:r w:rsidR="00160106" w:rsidRPr="004A31F1">
            <w:rPr>
              <w:rFonts w:ascii="Arial" w:hAnsi="Arial" w:cs="Arial"/>
              <w:szCs w:val="24"/>
              <w:lang w:eastAsia="en-US"/>
            </w:rPr>
            <w:t xml:space="preserve"> (</w:t>
          </w:r>
          <w:r w:rsidR="004E00B2" w:rsidRPr="004A31F1">
            <w:rPr>
              <w:rFonts w:ascii="Arial" w:hAnsi="Arial" w:cs="Arial"/>
              <w:szCs w:val="24"/>
              <w:lang w:eastAsia="en-US"/>
            </w:rPr>
            <w:t>z.B. DIN EN ISO 9001)</w:t>
          </w:r>
          <w:r w:rsidRPr="004A31F1">
            <w:rPr>
              <w:rFonts w:ascii="Arial" w:hAnsi="Arial" w:cs="Arial"/>
              <w:szCs w:val="24"/>
              <w:lang w:eastAsia="en-US"/>
            </w:rPr>
            <w:t xml:space="preserve"> entsprechend </w:t>
          </w:r>
          <w:r w:rsidR="00160106" w:rsidRPr="004A31F1">
            <w:rPr>
              <w:rFonts w:ascii="Arial" w:hAnsi="Arial" w:cs="Arial"/>
              <w:szCs w:val="24"/>
              <w:lang w:eastAsia="en-US"/>
            </w:rPr>
            <w:t>Arbeitsblatt</w:t>
          </w:r>
          <w:r w:rsidRPr="004A31F1">
            <w:rPr>
              <w:rFonts w:ascii="Arial" w:hAnsi="Arial" w:cs="Arial"/>
              <w:szCs w:val="24"/>
              <w:lang w:eastAsia="en-US"/>
            </w:rPr>
            <w:t xml:space="preserve"> auf Seite </w:t>
          </w:r>
          <w:r w:rsidR="009D7566" w:rsidRPr="004A31F1">
            <w:rPr>
              <w:rFonts w:ascii="Arial" w:hAnsi="Arial" w:cs="Arial"/>
              <w:szCs w:val="24"/>
              <w:lang w:eastAsia="en-US"/>
            </w:rPr>
            <w:t>11,</w:t>
          </w:r>
          <w:r w:rsidRPr="004A31F1">
            <w:rPr>
              <w:rFonts w:ascii="Arial" w:hAnsi="Arial" w:cs="Arial"/>
              <w:szCs w:val="24"/>
              <w:lang w:eastAsia="en-US"/>
            </w:rPr>
            <w:t xml:space="preserve"> Kap. 6.1</w:t>
          </w:r>
        </w:p>
        <w:p w14:paraId="18618034" w14:textId="45855432" w:rsidR="00275CF3" w:rsidRPr="004A31F1" w:rsidRDefault="003C1CE0" w:rsidP="00FD25AF">
          <w:pPr>
            <w:tabs>
              <w:tab w:val="left" w:pos="426"/>
            </w:tabs>
            <w:spacing w:before="40" w:after="60"/>
            <w:ind w:left="284" w:hanging="284"/>
            <w:rPr>
              <w:rFonts w:ascii="Arial" w:hAnsi="Arial" w:cs="Arial"/>
              <w:szCs w:val="24"/>
              <w:lang w:eastAsia="en-US"/>
            </w:rPr>
          </w:pPr>
          <w:r w:rsidRPr="004A31F1">
            <w:rPr>
              <w:rFonts w:ascii="Arial" w:hAnsi="Arial" w:cs="Arial"/>
              <w:szCs w:val="24"/>
              <w:lang w:eastAsia="en-US"/>
            </w:rPr>
            <w:tab/>
          </w:r>
          <w:r w:rsidR="00275CF3" w:rsidRPr="004A31F1">
            <w:rPr>
              <w:rFonts w:ascii="Arial" w:hAnsi="Arial" w:cs="Arial"/>
              <w:szCs w:val="24"/>
              <w:lang w:eastAsia="en-US"/>
            </w:rPr>
            <w:t>-</w:t>
          </w:r>
          <w:r w:rsidR="00275CF3" w:rsidRPr="004A31F1">
            <w:rPr>
              <w:rFonts w:ascii="Arial" w:hAnsi="Arial" w:cs="Arial"/>
              <w:szCs w:val="24"/>
              <w:lang w:eastAsia="en-US"/>
            </w:rPr>
            <w:tab/>
            <w:t xml:space="preserve">Schriftliche Festlegung zum Prüf- und Freigabevermerk </w:t>
          </w:r>
          <w:r w:rsidR="00163637" w:rsidRPr="004A31F1">
            <w:rPr>
              <w:rFonts w:ascii="Arial" w:hAnsi="Arial" w:cs="Arial"/>
              <w:szCs w:val="24"/>
              <w:lang w:eastAsia="en-US"/>
            </w:rPr>
            <w:t>von Dokumenten</w:t>
          </w:r>
          <w:r w:rsidR="00756E1E" w:rsidRPr="004A31F1">
            <w:rPr>
              <w:rFonts w:ascii="Arial" w:hAnsi="Arial" w:cs="Arial"/>
              <w:szCs w:val="24"/>
              <w:lang w:eastAsia="en-US"/>
            </w:rPr>
            <w:t xml:space="preserve"> durch die Fachleute</w:t>
          </w:r>
        </w:p>
        <w:p w14:paraId="6F7FFDEA" w14:textId="77777777" w:rsidR="00275CF3" w:rsidRPr="004A31F1" w:rsidRDefault="00275CF3" w:rsidP="00FD25AF">
          <w:pPr>
            <w:spacing w:before="40" w:after="60"/>
            <w:ind w:left="284" w:hanging="284"/>
            <w:rPr>
              <w:rFonts w:ascii="Arial" w:hAnsi="Arial" w:cs="Arial"/>
              <w:b/>
              <w:lang w:eastAsia="en-US"/>
            </w:rPr>
          </w:pPr>
        </w:p>
        <w:p w14:paraId="1C3CEE99" w14:textId="5781E190" w:rsidR="00275CF3" w:rsidRPr="004A31F1" w:rsidRDefault="00D463D6" w:rsidP="00FD25AF">
          <w:pPr>
            <w:spacing w:before="40" w:after="60"/>
            <w:ind w:left="284" w:hanging="284"/>
            <w:rPr>
              <w:rFonts w:ascii="Arial" w:hAnsi="Arial" w:cs="Arial"/>
              <w:b/>
              <w:lang w:eastAsia="en-US"/>
            </w:rPr>
          </w:pPr>
          <w:r w:rsidRPr="004A31F1">
            <w:rPr>
              <w:rFonts w:ascii="Arial" w:hAnsi="Arial" w:cs="Arial"/>
              <w:b/>
              <w:sz w:val="22"/>
              <w:szCs w:val="24"/>
              <w:lang w:eastAsia="en-US"/>
            </w:rPr>
            <w:t>9</w:t>
          </w:r>
          <w:r w:rsidR="00275CF3" w:rsidRPr="004A31F1">
            <w:rPr>
              <w:rFonts w:ascii="Arial" w:hAnsi="Arial" w:cs="Arial"/>
              <w:b/>
              <w:sz w:val="22"/>
              <w:szCs w:val="24"/>
              <w:lang w:eastAsia="en-US"/>
            </w:rPr>
            <w:t>.</w:t>
          </w:r>
          <w:r w:rsidR="00275CF3" w:rsidRPr="004A31F1">
            <w:rPr>
              <w:rFonts w:ascii="Arial" w:hAnsi="Arial" w:cs="Arial"/>
              <w:b/>
              <w:sz w:val="22"/>
              <w:szCs w:val="24"/>
              <w:lang w:eastAsia="en-US"/>
            </w:rPr>
            <w:tab/>
            <w:t>SCHWEIßTECHNISCHE NACHWEISE</w:t>
          </w:r>
          <w:r w:rsidR="00C9177B" w:rsidRPr="004A31F1">
            <w:rPr>
              <w:rFonts w:ascii="Arial" w:hAnsi="Arial" w:cs="Arial"/>
              <w:b/>
              <w:sz w:val="22"/>
              <w:szCs w:val="24"/>
              <w:lang w:eastAsia="en-US"/>
            </w:rPr>
            <w:t xml:space="preserve"> </w:t>
          </w:r>
          <w:r w:rsidR="001C5712" w:rsidRPr="004A31F1">
            <w:rPr>
              <w:rFonts w:ascii="Arial" w:hAnsi="Arial" w:cs="Arial"/>
              <w:b/>
              <w:lang w:eastAsia="en-US"/>
            </w:rPr>
            <w:t>(</w:t>
          </w:r>
          <w:r w:rsidR="006F67AA" w:rsidRPr="004A31F1">
            <w:rPr>
              <w:rFonts w:ascii="Arial" w:hAnsi="Arial" w:cs="Arial"/>
              <w:b/>
              <w:lang w:eastAsia="en-US"/>
            </w:rPr>
            <w:t xml:space="preserve">gilt </w:t>
          </w:r>
          <w:r w:rsidR="00EC74D9" w:rsidRPr="004A31F1">
            <w:rPr>
              <w:rFonts w:ascii="Arial" w:hAnsi="Arial" w:cs="Arial"/>
              <w:b/>
              <w:lang w:eastAsia="en-US"/>
            </w:rPr>
            <w:t>nur</w:t>
          </w:r>
          <w:r w:rsidR="006F67AA" w:rsidRPr="004A31F1">
            <w:rPr>
              <w:rFonts w:ascii="Arial" w:hAnsi="Arial" w:cs="Arial"/>
              <w:b/>
              <w:lang w:eastAsia="en-US"/>
            </w:rPr>
            <w:t xml:space="preserve"> für</w:t>
          </w:r>
          <w:r w:rsidR="001C5712" w:rsidRPr="004A31F1">
            <w:rPr>
              <w:rFonts w:ascii="Arial" w:hAnsi="Arial" w:cs="Arial"/>
              <w:b/>
              <w:lang w:eastAsia="en-US"/>
            </w:rPr>
            <w:t xml:space="preserve"> </w:t>
          </w:r>
          <w:r w:rsidR="006F67AA" w:rsidRPr="004A31F1">
            <w:rPr>
              <w:rFonts w:ascii="Arial" w:hAnsi="Arial" w:cs="Arial"/>
              <w:b/>
              <w:lang w:eastAsia="en-US"/>
            </w:rPr>
            <w:t xml:space="preserve">Gruppe </w:t>
          </w:r>
          <w:r w:rsidR="00EC74D9" w:rsidRPr="004A31F1">
            <w:rPr>
              <w:rFonts w:ascii="Arial" w:hAnsi="Arial" w:cs="Arial"/>
              <w:b/>
              <w:lang w:eastAsia="en-US"/>
            </w:rPr>
            <w:t>1</w:t>
          </w:r>
          <w:r w:rsidR="006F67AA" w:rsidRPr="004A31F1">
            <w:rPr>
              <w:rFonts w:ascii="Arial" w:hAnsi="Arial" w:cs="Arial"/>
              <w:b/>
              <w:lang w:eastAsia="en-US"/>
            </w:rPr>
            <w:t xml:space="preserve"> und </w:t>
          </w:r>
          <w:r w:rsidR="001C5712" w:rsidRPr="004A31F1">
            <w:rPr>
              <w:rFonts w:ascii="Arial" w:hAnsi="Arial" w:cs="Arial"/>
              <w:b/>
              <w:lang w:eastAsia="en-US"/>
            </w:rPr>
            <w:t xml:space="preserve">Gruppe </w:t>
          </w:r>
          <w:r w:rsidR="00EC74D9" w:rsidRPr="004A31F1">
            <w:rPr>
              <w:rFonts w:ascii="Arial" w:hAnsi="Arial" w:cs="Arial"/>
              <w:b/>
              <w:lang w:eastAsia="en-US"/>
            </w:rPr>
            <w:t>2</w:t>
          </w:r>
          <w:r w:rsidR="001C5712" w:rsidRPr="004A31F1">
            <w:rPr>
              <w:rFonts w:ascii="Arial" w:hAnsi="Arial" w:cs="Arial"/>
              <w:b/>
              <w:lang w:eastAsia="en-US"/>
            </w:rPr>
            <w:t>)</w:t>
          </w:r>
        </w:p>
        <w:p w14:paraId="689A2F55" w14:textId="77777777" w:rsidR="00275CF3" w:rsidRPr="004A31F1" w:rsidRDefault="00275CF3" w:rsidP="00FD25AF">
          <w:pPr>
            <w:tabs>
              <w:tab w:val="left" w:pos="426"/>
            </w:tabs>
            <w:spacing w:before="40" w:after="60"/>
            <w:ind w:left="284" w:hanging="284"/>
            <w:rPr>
              <w:rFonts w:ascii="Arial" w:hAnsi="Arial" w:cs="Arial"/>
              <w:szCs w:val="24"/>
              <w:lang w:eastAsia="en-US"/>
            </w:rPr>
          </w:pPr>
          <w:r w:rsidRPr="004A31F1">
            <w:rPr>
              <w:rFonts w:ascii="Arial" w:hAnsi="Arial" w:cs="Arial"/>
              <w:szCs w:val="24"/>
              <w:lang w:eastAsia="en-US"/>
            </w:rPr>
            <w:tab/>
            <w:t>-</w:t>
          </w:r>
          <w:r w:rsidRPr="004A31F1">
            <w:rPr>
              <w:rFonts w:ascii="Arial" w:hAnsi="Arial" w:cs="Arial"/>
              <w:szCs w:val="24"/>
              <w:lang w:eastAsia="en-US"/>
            </w:rPr>
            <w:tab/>
            <w:t>Schweißtechnikhandbuch gem. DIN EN ISO 3834-3 oder Zertifikat einer für diesen Bereich nach</w:t>
          </w:r>
        </w:p>
        <w:p w14:paraId="7E16C237" w14:textId="77777777" w:rsidR="00275CF3" w:rsidRPr="004A31F1" w:rsidRDefault="00275CF3" w:rsidP="00FD25AF">
          <w:pPr>
            <w:tabs>
              <w:tab w:val="left" w:pos="426"/>
            </w:tabs>
            <w:spacing w:before="40" w:after="60"/>
            <w:ind w:left="284" w:hanging="284"/>
            <w:rPr>
              <w:rFonts w:ascii="Arial" w:hAnsi="Arial" w:cs="Arial"/>
              <w:szCs w:val="24"/>
              <w:lang w:eastAsia="en-US"/>
            </w:rPr>
          </w:pPr>
          <w:r w:rsidRPr="004A31F1">
            <w:rPr>
              <w:rFonts w:ascii="Arial" w:hAnsi="Arial" w:cs="Arial"/>
              <w:szCs w:val="24"/>
              <w:lang w:eastAsia="en-US"/>
            </w:rPr>
            <w:t xml:space="preserve"> </w:t>
          </w:r>
          <w:r w:rsidRPr="004A31F1">
            <w:rPr>
              <w:rFonts w:ascii="Arial" w:hAnsi="Arial" w:cs="Arial"/>
              <w:szCs w:val="24"/>
              <w:lang w:eastAsia="en-US"/>
            </w:rPr>
            <w:tab/>
          </w:r>
          <w:r w:rsidRPr="004A31F1">
            <w:rPr>
              <w:rFonts w:ascii="Arial" w:hAnsi="Arial" w:cs="Arial"/>
              <w:szCs w:val="24"/>
              <w:lang w:eastAsia="en-US"/>
            </w:rPr>
            <w:tab/>
            <w:t>DIN EN ISO 3834-2 oder -3 akkreditierten Stelle</w:t>
          </w:r>
        </w:p>
        <w:p w14:paraId="4A25BF3A" w14:textId="43EA1904" w:rsidR="00275CF3" w:rsidRPr="004A31F1" w:rsidRDefault="007F6BBF" w:rsidP="007F6BBF">
          <w:pPr>
            <w:tabs>
              <w:tab w:val="left" w:pos="426"/>
            </w:tabs>
            <w:spacing w:before="40" w:after="60"/>
            <w:ind w:left="284" w:hanging="284"/>
            <w:rPr>
              <w:rFonts w:ascii="Arial" w:hAnsi="Arial" w:cs="Arial"/>
              <w:szCs w:val="24"/>
              <w:lang w:eastAsia="en-US"/>
            </w:rPr>
          </w:pPr>
          <w:r w:rsidRPr="004A31F1">
            <w:rPr>
              <w:rFonts w:ascii="Arial" w:hAnsi="Arial" w:cs="Arial"/>
              <w:szCs w:val="24"/>
              <w:lang w:eastAsia="en-US"/>
            </w:rPr>
            <w:tab/>
            <w:t xml:space="preserve">- </w:t>
          </w:r>
          <w:r w:rsidR="00275CF3" w:rsidRPr="004A31F1">
            <w:rPr>
              <w:rFonts w:ascii="Arial" w:hAnsi="Arial" w:cs="Arial"/>
              <w:szCs w:val="24"/>
              <w:lang w:eastAsia="en-US"/>
            </w:rPr>
            <w:t>Schweißanweisungen</w:t>
          </w:r>
        </w:p>
        <w:p w14:paraId="2525E8AB" w14:textId="455565F0" w:rsidR="00275CF3" w:rsidRPr="004A31F1" w:rsidRDefault="00894DD9" w:rsidP="00894DD9">
          <w:pPr>
            <w:tabs>
              <w:tab w:val="left" w:pos="426"/>
            </w:tabs>
            <w:spacing w:before="40" w:after="60"/>
            <w:ind w:left="284" w:hanging="284"/>
            <w:rPr>
              <w:rFonts w:ascii="Arial" w:hAnsi="Arial" w:cs="Arial"/>
              <w:szCs w:val="24"/>
              <w:lang w:eastAsia="en-US"/>
            </w:rPr>
          </w:pPr>
          <w:r w:rsidRPr="004A31F1">
            <w:rPr>
              <w:rFonts w:ascii="Arial" w:hAnsi="Arial" w:cs="Arial"/>
              <w:szCs w:val="24"/>
              <w:lang w:eastAsia="en-US"/>
            </w:rPr>
            <w:tab/>
            <w:t xml:space="preserve">- </w:t>
          </w:r>
          <w:r w:rsidR="00275CF3" w:rsidRPr="004A31F1">
            <w:rPr>
              <w:rFonts w:ascii="Arial" w:hAnsi="Arial" w:cs="Arial"/>
              <w:szCs w:val="24"/>
              <w:lang w:eastAsia="en-US"/>
            </w:rPr>
            <w:t>Schweißzeugnisse</w:t>
          </w:r>
        </w:p>
        <w:p w14:paraId="3A5B9E5F" w14:textId="77777777" w:rsidR="00275CF3" w:rsidRPr="004A31F1" w:rsidRDefault="00275CF3" w:rsidP="00FD25AF">
          <w:pPr>
            <w:spacing w:before="40" w:after="60"/>
            <w:ind w:left="284" w:hanging="284"/>
            <w:rPr>
              <w:rFonts w:ascii="Arial" w:hAnsi="Arial" w:cs="Arial"/>
              <w:b/>
              <w:lang w:eastAsia="en-US"/>
            </w:rPr>
          </w:pPr>
        </w:p>
        <w:p w14:paraId="67D76977" w14:textId="3D542577" w:rsidR="00275CF3" w:rsidRPr="004A31F1" w:rsidRDefault="00D463D6"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10</w:t>
          </w:r>
          <w:r w:rsidR="00275CF3" w:rsidRPr="004A31F1">
            <w:rPr>
              <w:rFonts w:ascii="Arial" w:hAnsi="Arial" w:cs="Arial"/>
              <w:b/>
              <w:sz w:val="22"/>
              <w:szCs w:val="16"/>
              <w:lang w:eastAsia="en-US"/>
            </w:rPr>
            <w:t>.</w:t>
          </w:r>
          <w:r w:rsidR="00894DD9" w:rsidRPr="004A31F1">
            <w:rPr>
              <w:rFonts w:ascii="Arial" w:hAnsi="Arial" w:cs="Arial"/>
              <w:b/>
              <w:sz w:val="22"/>
              <w:szCs w:val="16"/>
              <w:lang w:eastAsia="en-US"/>
            </w:rPr>
            <w:t xml:space="preserve"> </w:t>
          </w:r>
          <w:r w:rsidR="00275CF3" w:rsidRPr="004A31F1">
            <w:rPr>
              <w:rFonts w:ascii="Arial" w:hAnsi="Arial" w:cs="Arial"/>
              <w:b/>
              <w:sz w:val="22"/>
              <w:szCs w:val="16"/>
              <w:lang w:eastAsia="en-US"/>
            </w:rPr>
            <w:t>REFERENZEN DES UNTERNEHMENS</w:t>
          </w:r>
        </w:p>
        <w:p w14:paraId="70A96517" w14:textId="1A4C3B98" w:rsidR="00275CF3" w:rsidRPr="004A31F1" w:rsidRDefault="00894DD9" w:rsidP="00FD25AF">
          <w:pPr>
            <w:tabs>
              <w:tab w:val="left" w:pos="426"/>
            </w:tabs>
            <w:spacing w:before="40" w:after="60"/>
            <w:ind w:left="284" w:hanging="284"/>
            <w:rPr>
              <w:rFonts w:ascii="Arial" w:hAnsi="Arial" w:cs="Arial"/>
              <w:b/>
              <w:sz w:val="22"/>
              <w:szCs w:val="16"/>
              <w:lang w:eastAsia="en-US"/>
            </w:rPr>
          </w:pPr>
          <w:r w:rsidRPr="004A31F1">
            <w:rPr>
              <w:rFonts w:ascii="Arial" w:hAnsi="Arial" w:cs="Arial"/>
              <w:bCs/>
              <w:szCs w:val="16"/>
              <w:lang w:eastAsia="en-US"/>
            </w:rPr>
            <w:tab/>
          </w:r>
          <w:r w:rsidR="00275CF3" w:rsidRPr="004A31F1">
            <w:rPr>
              <w:rFonts w:ascii="Arial" w:hAnsi="Arial" w:cs="Arial"/>
              <w:bCs/>
              <w:szCs w:val="16"/>
              <w:lang w:eastAsia="en-US"/>
            </w:rPr>
            <w:t>-</w:t>
          </w:r>
          <w:r w:rsidR="00275CF3" w:rsidRPr="004A31F1">
            <w:rPr>
              <w:rFonts w:ascii="Arial" w:hAnsi="Arial" w:cs="Arial"/>
              <w:bCs/>
              <w:szCs w:val="16"/>
              <w:lang w:eastAsia="en-US"/>
            </w:rPr>
            <w:tab/>
            <w:t>Über Arbeiten gemäß dem Geltungsbereich des DVGW-Arbeitsblattes G 493-1 mit Nachweis der ausreichenden</w:t>
          </w:r>
          <w:r w:rsidR="00B3627F" w:rsidRPr="004A31F1">
            <w:rPr>
              <w:rFonts w:ascii="Arial" w:hAnsi="Arial" w:cs="Arial"/>
              <w:bCs/>
              <w:szCs w:val="16"/>
              <w:lang w:eastAsia="en-US"/>
            </w:rPr>
            <w:t xml:space="preserve"> </w:t>
          </w:r>
          <w:r w:rsidR="00275CF3" w:rsidRPr="004A31F1">
            <w:rPr>
              <w:rFonts w:ascii="Arial" w:hAnsi="Arial" w:cs="Arial"/>
              <w:bCs/>
              <w:szCs w:val="16"/>
              <w:lang w:eastAsia="en-US"/>
            </w:rPr>
            <w:t xml:space="preserve">Tätigkeit gem. Kap. 6.3, Abs. 2, </w:t>
          </w:r>
          <w:r w:rsidR="00735B92" w:rsidRPr="004A31F1">
            <w:rPr>
              <w:rFonts w:ascii="Arial" w:hAnsi="Arial" w:cs="Arial"/>
              <w:bCs/>
              <w:szCs w:val="16"/>
              <w:lang w:eastAsia="en-US"/>
            </w:rPr>
            <w:t xml:space="preserve">im Arbeitsblatt </w:t>
          </w:r>
          <w:r w:rsidR="00275CF3" w:rsidRPr="004A31F1">
            <w:rPr>
              <w:rFonts w:ascii="Arial" w:hAnsi="Arial" w:cs="Arial"/>
              <w:bCs/>
              <w:szCs w:val="16"/>
              <w:lang w:eastAsia="en-US"/>
            </w:rPr>
            <w:t>G 493-1 (</w:t>
          </w:r>
          <w:r w:rsidR="00EB24A8" w:rsidRPr="004A31F1">
            <w:rPr>
              <w:rFonts w:ascii="Arial" w:hAnsi="Arial" w:cs="Arial"/>
              <w:bCs/>
              <w:szCs w:val="16"/>
              <w:lang w:eastAsia="en-US"/>
            </w:rPr>
            <w:t>siehe</w:t>
          </w:r>
          <w:r w:rsidR="00735B92" w:rsidRPr="004A31F1">
            <w:rPr>
              <w:rFonts w:ascii="Arial" w:hAnsi="Arial" w:cs="Arial"/>
              <w:bCs/>
              <w:szCs w:val="16"/>
              <w:lang w:eastAsia="en-US"/>
            </w:rPr>
            <w:t xml:space="preserve"> auch</w:t>
          </w:r>
          <w:r w:rsidR="00EB24A8" w:rsidRPr="004A31F1">
            <w:rPr>
              <w:rFonts w:ascii="Arial" w:hAnsi="Arial" w:cs="Arial"/>
              <w:bCs/>
              <w:szCs w:val="16"/>
              <w:lang w:eastAsia="en-US"/>
            </w:rPr>
            <w:t xml:space="preserve"> </w:t>
          </w:r>
          <w:r w:rsidR="00735B92" w:rsidRPr="004A31F1">
            <w:rPr>
              <w:rFonts w:ascii="Arial" w:hAnsi="Arial" w:cs="Arial"/>
              <w:bCs/>
              <w:szCs w:val="16"/>
              <w:lang w:eastAsia="en-US"/>
            </w:rPr>
            <w:t>Kapitel</w:t>
          </w:r>
          <w:r w:rsidR="00EB24A8" w:rsidRPr="004A31F1">
            <w:rPr>
              <w:rFonts w:ascii="Arial" w:hAnsi="Arial" w:cs="Arial"/>
              <w:bCs/>
              <w:szCs w:val="16"/>
              <w:lang w:eastAsia="en-US"/>
            </w:rPr>
            <w:t xml:space="preserve"> 8.0 bis 8.</w:t>
          </w:r>
          <w:r w:rsidR="000F15D9" w:rsidRPr="004A31F1">
            <w:rPr>
              <w:rFonts w:ascii="Arial" w:hAnsi="Arial" w:cs="Arial"/>
              <w:bCs/>
              <w:szCs w:val="16"/>
              <w:lang w:eastAsia="en-US"/>
            </w:rPr>
            <w:t>3</w:t>
          </w:r>
          <w:r w:rsidR="00EB24A8" w:rsidRPr="004A31F1">
            <w:rPr>
              <w:rFonts w:ascii="Arial" w:hAnsi="Arial" w:cs="Arial"/>
              <w:bCs/>
              <w:szCs w:val="16"/>
              <w:lang w:eastAsia="en-US"/>
            </w:rPr>
            <w:t xml:space="preserve"> </w:t>
          </w:r>
          <w:r w:rsidR="00735B92" w:rsidRPr="004A31F1">
            <w:rPr>
              <w:rFonts w:ascii="Arial" w:hAnsi="Arial" w:cs="Arial"/>
              <w:bCs/>
              <w:szCs w:val="16"/>
              <w:lang w:eastAsia="en-US"/>
            </w:rPr>
            <w:t>im Antrag</w:t>
          </w:r>
          <w:r w:rsidR="00275CF3" w:rsidRPr="004A31F1">
            <w:rPr>
              <w:rFonts w:ascii="Arial" w:hAnsi="Arial" w:cs="Arial"/>
              <w:bCs/>
              <w:szCs w:val="16"/>
              <w:lang w:eastAsia="en-US"/>
            </w:rPr>
            <w:t>)</w:t>
          </w:r>
        </w:p>
        <w:p w14:paraId="2D980643" w14:textId="77777777" w:rsidR="00275CF3" w:rsidRPr="004A31F1" w:rsidRDefault="00275CF3" w:rsidP="00FD25AF">
          <w:pPr>
            <w:spacing w:before="40" w:after="60"/>
            <w:ind w:left="284" w:hanging="284"/>
            <w:rPr>
              <w:rFonts w:ascii="Arial" w:hAnsi="Arial" w:cs="Arial"/>
              <w:b/>
              <w:lang w:eastAsia="en-US"/>
            </w:rPr>
          </w:pPr>
        </w:p>
        <w:p w14:paraId="3C350930" w14:textId="65269D7C" w:rsidR="00275CF3" w:rsidRPr="004A31F1" w:rsidRDefault="00275CF3" w:rsidP="00FD25AF">
          <w:pPr>
            <w:spacing w:before="40" w:after="60"/>
            <w:ind w:left="284" w:hanging="284"/>
            <w:rPr>
              <w:rFonts w:ascii="Arial" w:hAnsi="Arial" w:cs="Arial"/>
              <w:b/>
              <w:sz w:val="22"/>
              <w:szCs w:val="16"/>
              <w:lang w:eastAsia="en-US"/>
            </w:rPr>
          </w:pPr>
          <w:r w:rsidRPr="004A31F1">
            <w:rPr>
              <w:rFonts w:ascii="Arial" w:hAnsi="Arial" w:cs="Arial"/>
              <w:b/>
              <w:sz w:val="22"/>
              <w:szCs w:val="16"/>
              <w:lang w:eastAsia="en-US"/>
            </w:rPr>
            <w:t>1</w:t>
          </w:r>
          <w:r w:rsidR="00D463D6" w:rsidRPr="004A31F1">
            <w:rPr>
              <w:rFonts w:ascii="Arial" w:hAnsi="Arial" w:cs="Arial"/>
              <w:b/>
              <w:sz w:val="22"/>
              <w:szCs w:val="16"/>
              <w:lang w:eastAsia="en-US"/>
            </w:rPr>
            <w:t>1</w:t>
          </w:r>
          <w:r w:rsidRPr="004A31F1">
            <w:rPr>
              <w:rFonts w:ascii="Arial" w:hAnsi="Arial" w:cs="Arial"/>
              <w:b/>
              <w:sz w:val="22"/>
              <w:szCs w:val="16"/>
              <w:lang w:eastAsia="en-US"/>
            </w:rPr>
            <w:t>.</w:t>
          </w:r>
          <w:r w:rsidR="00894DD9" w:rsidRPr="004A31F1">
            <w:rPr>
              <w:rFonts w:ascii="Arial" w:hAnsi="Arial" w:cs="Arial"/>
              <w:b/>
              <w:sz w:val="22"/>
              <w:szCs w:val="16"/>
              <w:lang w:eastAsia="en-US"/>
            </w:rPr>
            <w:t xml:space="preserve"> </w:t>
          </w:r>
          <w:r w:rsidRPr="004A31F1">
            <w:rPr>
              <w:rFonts w:ascii="Arial" w:hAnsi="Arial" w:cs="Arial"/>
              <w:b/>
              <w:sz w:val="22"/>
              <w:szCs w:val="16"/>
              <w:lang w:eastAsia="en-US"/>
            </w:rPr>
            <w:t>DOKUMENTATION EINER VOM UNTERNEHMEN GEBAUTEN REPRÄSENTATIVEN ANLAGE</w:t>
          </w:r>
        </w:p>
        <w:p w14:paraId="612F3F69" w14:textId="1213FF14" w:rsidR="00A236EA" w:rsidRPr="004A31F1" w:rsidRDefault="00894DD9" w:rsidP="00A236EA">
          <w:pPr>
            <w:tabs>
              <w:tab w:val="left" w:pos="284"/>
            </w:tabs>
            <w:spacing w:before="40" w:after="60"/>
            <w:ind w:left="420" w:hanging="420"/>
            <w:rPr>
              <w:rFonts w:ascii="Arial" w:hAnsi="Arial" w:cs="Arial"/>
              <w:bCs/>
              <w:szCs w:val="16"/>
              <w:lang w:eastAsia="en-US"/>
            </w:rPr>
          </w:pPr>
          <w:r w:rsidRPr="004A31F1">
            <w:rPr>
              <w:rFonts w:ascii="Arial" w:hAnsi="Arial" w:cs="Arial"/>
              <w:bCs/>
              <w:szCs w:val="16"/>
              <w:lang w:eastAsia="en-US"/>
            </w:rPr>
            <w:tab/>
          </w:r>
          <w:r w:rsidR="00275CF3" w:rsidRPr="004A31F1">
            <w:rPr>
              <w:rFonts w:ascii="Arial" w:hAnsi="Arial" w:cs="Arial"/>
              <w:bCs/>
              <w:szCs w:val="16"/>
              <w:lang w:eastAsia="en-US"/>
            </w:rPr>
            <w:t>-</w:t>
          </w:r>
          <w:r w:rsidR="00275CF3" w:rsidRPr="004A31F1">
            <w:rPr>
              <w:rFonts w:ascii="Arial" w:hAnsi="Arial" w:cs="Arial"/>
              <w:bCs/>
              <w:szCs w:val="16"/>
              <w:lang w:eastAsia="en-US"/>
            </w:rPr>
            <w:tab/>
            <w:t>Techn. Dokumentation als Anlage – jeweils für die Teilbereiche Regelanlage und Biogas-</w:t>
          </w:r>
          <w:r w:rsidR="0001194C" w:rsidRPr="004A31F1">
            <w:rPr>
              <w:rFonts w:ascii="Arial" w:hAnsi="Arial" w:cs="Arial"/>
              <w:bCs/>
              <w:szCs w:val="16"/>
              <w:lang w:eastAsia="en-US"/>
            </w:rPr>
            <w:t xml:space="preserve"> bzw. Wasserstoff-</w:t>
          </w:r>
          <w:r w:rsidR="00275CF3" w:rsidRPr="004A31F1">
            <w:rPr>
              <w:rFonts w:ascii="Arial" w:hAnsi="Arial" w:cs="Arial"/>
              <w:bCs/>
              <w:szCs w:val="16"/>
              <w:lang w:eastAsia="en-US"/>
            </w:rPr>
            <w:t>Einspeiseanlage (</w:t>
          </w:r>
          <w:r w:rsidR="00735B92" w:rsidRPr="004A31F1">
            <w:rPr>
              <w:rFonts w:ascii="Arial" w:hAnsi="Arial" w:cs="Arial"/>
              <w:bCs/>
              <w:szCs w:val="16"/>
              <w:lang w:eastAsia="en-US"/>
            </w:rPr>
            <w:t xml:space="preserve">Aufbau einer Doku </w:t>
          </w:r>
          <w:r w:rsidR="00275CF3" w:rsidRPr="004A31F1">
            <w:rPr>
              <w:rFonts w:ascii="Arial" w:hAnsi="Arial" w:cs="Arial"/>
              <w:bCs/>
              <w:szCs w:val="16"/>
              <w:lang w:eastAsia="en-US"/>
            </w:rPr>
            <w:t>siehe</w:t>
          </w:r>
          <w:r w:rsidR="00735B92" w:rsidRPr="004A31F1">
            <w:rPr>
              <w:rFonts w:ascii="Arial" w:hAnsi="Arial" w:cs="Arial"/>
              <w:bCs/>
              <w:szCs w:val="16"/>
              <w:lang w:eastAsia="en-US"/>
            </w:rPr>
            <w:t xml:space="preserve"> auch</w:t>
          </w:r>
          <w:r w:rsidR="00275CF3" w:rsidRPr="004A31F1">
            <w:rPr>
              <w:rFonts w:ascii="Arial" w:hAnsi="Arial" w:cs="Arial"/>
              <w:bCs/>
              <w:szCs w:val="16"/>
              <w:lang w:eastAsia="en-US"/>
            </w:rPr>
            <w:t xml:space="preserve"> Gas-Information Nr. 15)</w:t>
          </w:r>
        </w:p>
        <w:p w14:paraId="6ABD430C" w14:textId="7E5385CD" w:rsidR="00C005BC" w:rsidRPr="004A31F1" w:rsidRDefault="008156D4" w:rsidP="00A236EA">
          <w:pPr>
            <w:tabs>
              <w:tab w:val="left" w:pos="284"/>
            </w:tabs>
            <w:spacing w:before="40" w:after="60"/>
            <w:ind w:left="420" w:hanging="420"/>
            <w:rPr>
              <w:rFonts w:ascii="Arial" w:hAnsi="Arial" w:cs="Arial"/>
              <w:bCs/>
              <w:szCs w:val="16"/>
              <w:lang w:eastAsia="en-US"/>
            </w:rPr>
          </w:pPr>
          <w:r w:rsidRPr="004A31F1">
            <w:rPr>
              <w:rFonts w:ascii="Arial" w:hAnsi="Arial" w:cs="Arial"/>
              <w:bCs/>
              <w:szCs w:val="16"/>
              <w:lang w:eastAsia="en-US"/>
            </w:rPr>
            <w:tab/>
          </w:r>
          <w:r w:rsidR="00C005BC" w:rsidRPr="004A31F1">
            <w:rPr>
              <w:rFonts w:ascii="Arial" w:hAnsi="Arial" w:cs="Arial"/>
              <w:bCs/>
              <w:szCs w:val="16"/>
              <w:lang w:eastAsia="en-US"/>
            </w:rPr>
            <w:t xml:space="preserve">- </w:t>
          </w:r>
          <w:r w:rsidR="0089204B" w:rsidRPr="004A31F1">
            <w:rPr>
              <w:rFonts w:ascii="Arial" w:hAnsi="Arial" w:cs="Arial"/>
              <w:bCs/>
              <w:szCs w:val="16"/>
              <w:lang w:eastAsia="en-US"/>
            </w:rPr>
            <w:t xml:space="preserve">Für Gruppe 4 siehe Hinweis </w:t>
          </w:r>
          <w:r w:rsidR="001827A6" w:rsidRPr="004A31F1">
            <w:rPr>
              <w:rFonts w:ascii="Arial" w:hAnsi="Arial" w:cs="Arial"/>
              <w:bCs/>
              <w:szCs w:val="16"/>
              <w:lang w:eastAsia="en-US"/>
            </w:rPr>
            <w:t xml:space="preserve">zur </w:t>
          </w:r>
          <w:r w:rsidRPr="004A31F1">
            <w:rPr>
              <w:rFonts w:ascii="Arial" w:hAnsi="Arial" w:cs="Arial"/>
              <w:bCs/>
              <w:szCs w:val="16"/>
              <w:lang w:eastAsia="en-US"/>
            </w:rPr>
            <w:t>Dokumentation einer geplanten und geprüften</w:t>
          </w:r>
          <w:r w:rsidR="007E0842" w:rsidRPr="004A31F1">
            <w:rPr>
              <w:rFonts w:ascii="Arial" w:hAnsi="Arial" w:cs="Arial"/>
              <w:bCs/>
              <w:szCs w:val="16"/>
              <w:lang w:eastAsia="en-US"/>
            </w:rPr>
            <w:t xml:space="preserve"> Anlage in den Erläuterungen</w:t>
          </w:r>
        </w:p>
        <w:p w14:paraId="0F3C261D" w14:textId="716F9836" w:rsidR="00105C26" w:rsidRPr="004A31F1" w:rsidRDefault="00275CF3" w:rsidP="00A236EA">
          <w:pPr>
            <w:tabs>
              <w:tab w:val="left" w:pos="284"/>
            </w:tabs>
            <w:spacing w:before="40" w:after="60"/>
            <w:ind w:left="420" w:hanging="420"/>
            <w:rPr>
              <w:rFonts w:ascii="Arial" w:hAnsi="Arial" w:cs="Arial"/>
              <w:bCs/>
              <w:szCs w:val="16"/>
              <w:lang w:eastAsia="en-US"/>
            </w:rPr>
          </w:pPr>
          <w:r w:rsidRPr="004A31F1">
            <w:rPr>
              <w:rFonts w:ascii="Arial" w:hAnsi="Arial" w:cs="Arial"/>
              <w:b/>
              <w:sz w:val="16"/>
              <w:szCs w:val="16"/>
              <w:lang w:eastAsia="en-US"/>
            </w:rPr>
            <w:br w:type="page"/>
          </w:r>
        </w:p>
      </w:sdtContent>
    </w:sdt>
    <w:p w14:paraId="4CDFD4C1" w14:textId="76922824" w:rsidR="00AC7546" w:rsidRPr="004A31F1" w:rsidRDefault="00A73426" w:rsidP="00A73426">
      <w:pPr>
        <w:rPr>
          <w:rFonts w:ascii="Arial" w:hAnsi="Arial" w:cs="Arial"/>
          <w:b/>
          <w:sz w:val="24"/>
        </w:rPr>
      </w:pPr>
      <w:r w:rsidRPr="004A31F1">
        <w:rPr>
          <w:rFonts w:ascii="Arial" w:hAnsi="Arial" w:cs="Arial"/>
          <w:b/>
          <w:sz w:val="24"/>
        </w:rPr>
        <w:lastRenderedPageBreak/>
        <w:t>Der Antragsteller bestätigt, dass dem DVGW-Antrag G 493-1</w:t>
      </w:r>
      <w:r w:rsidR="007E42E8" w:rsidRPr="004A31F1">
        <w:rPr>
          <w:rFonts w:ascii="Arial" w:hAnsi="Arial" w:cs="Arial"/>
          <w:b/>
          <w:sz w:val="24"/>
        </w:rPr>
        <w:t xml:space="preserve"> </w:t>
      </w:r>
      <w:r w:rsidR="00EF2939" w:rsidRPr="004A31F1">
        <w:rPr>
          <w:rFonts w:ascii="Arial" w:hAnsi="Arial" w:cs="Arial"/>
          <w:b/>
          <w:sz w:val="24"/>
          <w:highlight w:val="darkGray"/>
        </w:rPr>
        <w:t>(für die Gruppe 1, 2 und</w:t>
      </w:r>
      <w:r w:rsidR="00AC7546" w:rsidRPr="004A31F1">
        <w:rPr>
          <w:rFonts w:ascii="Arial" w:hAnsi="Arial" w:cs="Arial"/>
          <w:b/>
          <w:sz w:val="24"/>
          <w:highlight w:val="darkGray"/>
        </w:rPr>
        <w:t xml:space="preserve"> 3</w:t>
      </w:r>
      <w:r w:rsidR="00EF2939" w:rsidRPr="004A31F1">
        <w:rPr>
          <w:rFonts w:ascii="Arial" w:hAnsi="Arial" w:cs="Arial"/>
          <w:b/>
          <w:sz w:val="24"/>
          <w:highlight w:val="darkGray"/>
        </w:rPr>
        <w:t>)</w:t>
      </w:r>
      <w:r w:rsidRPr="004A31F1">
        <w:rPr>
          <w:rFonts w:ascii="Arial" w:hAnsi="Arial" w:cs="Arial"/>
          <w:b/>
          <w:sz w:val="24"/>
        </w:rPr>
        <w:t xml:space="preserve"> </w:t>
      </w:r>
    </w:p>
    <w:p w14:paraId="118EEE2B" w14:textId="4A878AAC" w:rsidR="003A4B17" w:rsidRPr="004A31F1" w:rsidRDefault="00A73426" w:rsidP="00A73426">
      <w:pPr>
        <w:rPr>
          <w:rFonts w:ascii="Arial" w:hAnsi="Arial" w:cs="Arial"/>
          <w:b/>
          <w:sz w:val="24"/>
        </w:rPr>
      </w:pPr>
      <w:r w:rsidRPr="004A31F1">
        <w:rPr>
          <w:rFonts w:ascii="Arial" w:hAnsi="Arial" w:cs="Arial"/>
          <w:b/>
          <w:sz w:val="24"/>
        </w:rPr>
        <w:t xml:space="preserve">folgende Anlagen beiliegen </w:t>
      </w:r>
    </w:p>
    <w:p w14:paraId="3353B3F9" w14:textId="77777777" w:rsidR="00A73426" w:rsidRPr="004A31F1" w:rsidRDefault="00A73426" w:rsidP="00A73426">
      <w:pPr>
        <w:rPr>
          <w:rFonts w:ascii="Arial" w:hAnsi="Arial" w:cs="Arial"/>
        </w:rPr>
      </w:pPr>
      <w:r w:rsidRPr="004A31F1">
        <w:rPr>
          <w:rFonts w:ascii="Arial" w:hAnsi="Arial" w:cs="Arial"/>
        </w:rPr>
        <w:t>(zutreffendes bitte ankreuzen):</w:t>
      </w:r>
    </w:p>
    <w:p w14:paraId="13F31C35" w14:textId="77777777" w:rsidR="00AF1504" w:rsidRPr="004A31F1" w:rsidRDefault="00AF1504" w:rsidP="00A73426">
      <w:pPr>
        <w:rPr>
          <w:rFonts w:ascii="Arial" w:hAnsi="Arial" w:cs="Arial"/>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bottom w:w="113" w:type="dxa"/>
          <w:right w:w="70" w:type="dxa"/>
        </w:tblCellMar>
        <w:tblLook w:val="0000" w:firstRow="0" w:lastRow="0" w:firstColumn="0" w:lastColumn="0" w:noHBand="0" w:noVBand="0"/>
      </w:tblPr>
      <w:tblGrid>
        <w:gridCol w:w="474"/>
        <w:gridCol w:w="428"/>
        <w:gridCol w:w="648"/>
        <w:gridCol w:w="434"/>
        <w:gridCol w:w="1771"/>
        <w:gridCol w:w="426"/>
        <w:gridCol w:w="5529"/>
        <w:gridCol w:w="781"/>
      </w:tblGrid>
      <w:tr w:rsidR="00542880" w:rsidRPr="004A31F1" w14:paraId="5415C0DE" w14:textId="77777777" w:rsidTr="001E453F">
        <w:trPr>
          <w:trHeight w:val="624"/>
        </w:trPr>
        <w:tc>
          <w:tcPr>
            <w:tcW w:w="226" w:type="pct"/>
            <w:tcBorders>
              <w:top w:val="nil"/>
              <w:left w:val="nil"/>
              <w:bottom w:val="nil"/>
              <w:right w:val="nil"/>
            </w:tcBorders>
          </w:tcPr>
          <w:p w14:paraId="708DCE67" w14:textId="0A9FF21F"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0B344B9E" w14:textId="2F9A68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
                  <w:enabled/>
                  <w:calcOnExit w:val="0"/>
                  <w:checkBox>
                    <w:sizeAuto/>
                    <w:default w:val="0"/>
                    <w:checked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7045AC29" w14:textId="7DED880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3BEA90D7" w14:textId="1C88767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4EF97BF8" w14:textId="65BE11E6" w:rsidR="00542880" w:rsidRPr="004A31F1" w:rsidRDefault="00CA0F26"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Vollständig ausgefüllte Antragsformblätter</w:t>
            </w:r>
          </w:p>
        </w:tc>
      </w:tr>
      <w:tr w:rsidR="00542880" w:rsidRPr="004A31F1" w14:paraId="3308E282" w14:textId="77777777" w:rsidTr="001E453F">
        <w:trPr>
          <w:trHeight w:val="624"/>
        </w:trPr>
        <w:tc>
          <w:tcPr>
            <w:tcW w:w="226" w:type="pct"/>
            <w:tcBorders>
              <w:top w:val="nil"/>
              <w:left w:val="nil"/>
              <w:bottom w:val="nil"/>
              <w:right w:val="nil"/>
            </w:tcBorders>
          </w:tcPr>
          <w:p w14:paraId="1B7E6060" w14:textId="3E74464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5A440988" w14:textId="0DB8467E"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bookmarkStart w:id="1" w:name="Kontrollkästchen64"/>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bookmarkEnd w:id="1"/>
          </w:p>
        </w:tc>
        <w:tc>
          <w:tcPr>
            <w:tcW w:w="309" w:type="pct"/>
            <w:tcBorders>
              <w:top w:val="nil"/>
              <w:left w:val="nil"/>
              <w:bottom w:val="nil"/>
              <w:right w:val="nil"/>
            </w:tcBorders>
          </w:tcPr>
          <w:p w14:paraId="7F2E8B42" w14:textId="7175148E"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37A14F8C" w14:textId="33A2820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bookmarkStart w:id="2" w:name="Kontrollkästchen65"/>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bookmarkEnd w:id="2"/>
          </w:p>
        </w:tc>
        <w:tc>
          <w:tcPr>
            <w:tcW w:w="4054" w:type="pct"/>
            <w:gridSpan w:val="4"/>
            <w:tcBorders>
              <w:top w:val="nil"/>
              <w:left w:val="nil"/>
              <w:bottom w:val="nil"/>
              <w:right w:val="nil"/>
            </w:tcBorders>
          </w:tcPr>
          <w:p w14:paraId="42758F57" w14:textId="5867F966"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Organigramm der Unternehmensstruktur</w:t>
            </w:r>
            <w:r w:rsidR="004E2CFF" w:rsidRPr="004A31F1">
              <w:rPr>
                <w:rFonts w:ascii="Arial" w:hAnsi="Arial" w:cs="Arial"/>
                <w:sz w:val="22"/>
                <w:szCs w:val="22"/>
              </w:rPr>
              <w:t xml:space="preserve"> </w:t>
            </w:r>
            <w:r w:rsidR="004E2CFF" w:rsidRPr="004A31F1">
              <w:rPr>
                <w:rFonts w:ascii="Arial" w:eastAsia="Aptos" w:hAnsi="Arial" w:cs="Arial"/>
                <w:sz w:val="22"/>
                <w:szCs w:val="22"/>
                <w:lang w:eastAsia="en-US"/>
              </w:rPr>
              <w:t xml:space="preserve">(hier </w:t>
            </w:r>
            <w:r w:rsidR="00BF5BA2" w:rsidRPr="004A31F1">
              <w:rPr>
                <w:rFonts w:ascii="Arial" w:eastAsia="Aptos" w:hAnsi="Arial" w:cs="Arial"/>
                <w:sz w:val="22"/>
                <w:szCs w:val="22"/>
                <w:lang w:eastAsia="en-US"/>
              </w:rPr>
              <w:t>müssen</w:t>
            </w:r>
            <w:r w:rsidR="004E2CFF" w:rsidRPr="004A31F1">
              <w:rPr>
                <w:rFonts w:ascii="Arial" w:eastAsia="Aptos" w:hAnsi="Arial" w:cs="Arial"/>
                <w:sz w:val="22"/>
                <w:szCs w:val="22"/>
                <w:lang w:eastAsia="en-US"/>
              </w:rPr>
              <w:t xml:space="preserve"> </w:t>
            </w:r>
            <w:r w:rsidR="00B3627F" w:rsidRPr="004A31F1">
              <w:rPr>
                <w:rFonts w:ascii="Arial" w:eastAsia="Aptos" w:hAnsi="Arial" w:cs="Arial"/>
                <w:sz w:val="22"/>
                <w:szCs w:val="22"/>
                <w:lang w:eastAsia="en-US"/>
              </w:rPr>
              <w:t>alle verantwortlichen Fachmänner</w:t>
            </w:r>
            <w:r w:rsidR="00873D96" w:rsidRPr="004A31F1">
              <w:rPr>
                <w:rFonts w:ascii="Arial" w:eastAsia="Aptos" w:hAnsi="Arial" w:cs="Arial"/>
                <w:sz w:val="22"/>
                <w:szCs w:val="22"/>
                <w:lang w:eastAsia="en-US"/>
              </w:rPr>
              <w:t>, Schweißaufsichtsper</w:t>
            </w:r>
            <w:r w:rsidR="00136816" w:rsidRPr="004A31F1">
              <w:rPr>
                <w:rFonts w:ascii="Arial" w:eastAsia="Aptos" w:hAnsi="Arial" w:cs="Arial"/>
                <w:sz w:val="22"/>
                <w:szCs w:val="22"/>
                <w:lang w:eastAsia="en-US"/>
              </w:rPr>
              <w:t>son</w:t>
            </w:r>
            <w:r w:rsidR="00BF5BA2" w:rsidRPr="004A31F1">
              <w:rPr>
                <w:rFonts w:ascii="Arial" w:eastAsia="Aptos" w:hAnsi="Arial" w:cs="Arial"/>
                <w:sz w:val="22"/>
                <w:szCs w:val="22"/>
                <w:lang w:eastAsia="en-US"/>
              </w:rPr>
              <w:t>en</w:t>
            </w:r>
            <w:r w:rsidR="00873D96" w:rsidRPr="004A31F1">
              <w:rPr>
                <w:rFonts w:ascii="Arial" w:eastAsia="Aptos" w:hAnsi="Arial" w:cs="Arial"/>
                <w:sz w:val="22"/>
                <w:szCs w:val="22"/>
                <w:lang w:eastAsia="en-US"/>
              </w:rPr>
              <w:t xml:space="preserve"> und Werksachverständige mit Ihrer jeweiligen </w:t>
            </w:r>
            <w:r w:rsidR="00136816" w:rsidRPr="004A31F1">
              <w:rPr>
                <w:rFonts w:ascii="Arial" w:eastAsia="Aptos" w:hAnsi="Arial" w:cs="Arial"/>
                <w:sz w:val="22"/>
                <w:szCs w:val="22"/>
                <w:lang w:eastAsia="en-US"/>
              </w:rPr>
              <w:t>F</w:t>
            </w:r>
            <w:r w:rsidR="00873D96" w:rsidRPr="004A31F1">
              <w:rPr>
                <w:rFonts w:ascii="Arial" w:eastAsia="Aptos" w:hAnsi="Arial" w:cs="Arial"/>
                <w:sz w:val="22"/>
                <w:szCs w:val="22"/>
                <w:lang w:eastAsia="en-US"/>
              </w:rPr>
              <w:t>unkt</w:t>
            </w:r>
            <w:r w:rsidR="00136816" w:rsidRPr="004A31F1">
              <w:rPr>
                <w:rFonts w:ascii="Arial" w:eastAsia="Aptos" w:hAnsi="Arial" w:cs="Arial"/>
                <w:sz w:val="22"/>
                <w:szCs w:val="22"/>
                <w:lang w:eastAsia="en-US"/>
              </w:rPr>
              <w:t>ion dargestellt werden</w:t>
            </w:r>
            <w:r w:rsidR="00983D17" w:rsidRPr="004A31F1">
              <w:rPr>
                <w:rFonts w:ascii="Arial" w:eastAsia="Aptos" w:hAnsi="Arial" w:cs="Arial"/>
                <w:sz w:val="22"/>
                <w:szCs w:val="22"/>
                <w:lang w:eastAsia="en-US"/>
              </w:rPr>
              <w:t>)</w:t>
            </w:r>
          </w:p>
        </w:tc>
      </w:tr>
      <w:tr w:rsidR="00542880" w:rsidRPr="004A31F1" w14:paraId="3D45B802" w14:textId="77777777" w:rsidTr="001E453F">
        <w:trPr>
          <w:trHeight w:val="624"/>
        </w:trPr>
        <w:tc>
          <w:tcPr>
            <w:tcW w:w="226" w:type="pct"/>
            <w:tcBorders>
              <w:top w:val="nil"/>
              <w:left w:val="nil"/>
              <w:bottom w:val="nil"/>
              <w:right w:val="nil"/>
            </w:tcBorders>
          </w:tcPr>
          <w:p w14:paraId="6194F471"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2A726D31"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02D3B7FD"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0F460775"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C98BCDF" w14:textId="7777777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Kopie der Gewerbeanmeldung und des Auszuges aus dem Handelsregister</w:t>
            </w:r>
          </w:p>
          <w:p w14:paraId="5A926551"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sz w:val="22"/>
                <w:szCs w:val="22"/>
              </w:rPr>
              <w:t>(alternativ Eintragung in die Handwerksrolle o.ä.)</w:t>
            </w:r>
          </w:p>
        </w:tc>
      </w:tr>
      <w:tr w:rsidR="00542880" w:rsidRPr="004A31F1" w14:paraId="73AAAEE0" w14:textId="77777777" w:rsidTr="001E453F">
        <w:trPr>
          <w:trHeight w:val="624"/>
        </w:trPr>
        <w:tc>
          <w:tcPr>
            <w:tcW w:w="226" w:type="pct"/>
            <w:tcBorders>
              <w:top w:val="nil"/>
              <w:left w:val="nil"/>
              <w:bottom w:val="nil"/>
              <w:right w:val="nil"/>
            </w:tcBorders>
          </w:tcPr>
          <w:p w14:paraId="36B0E790"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3BB05A0D"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777B7D49"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57824E2F"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7F18C0D5" w14:textId="6C2AD08A"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Bescheinigung über den Abschluss einer Betriebshaftpflichtversicherung</w:t>
            </w:r>
          </w:p>
        </w:tc>
      </w:tr>
      <w:tr w:rsidR="00542880" w:rsidRPr="004A31F1" w14:paraId="7D344B11" w14:textId="77777777" w:rsidTr="001E453F">
        <w:trPr>
          <w:trHeight w:val="624"/>
        </w:trPr>
        <w:tc>
          <w:tcPr>
            <w:tcW w:w="226" w:type="pct"/>
            <w:tcBorders>
              <w:top w:val="nil"/>
              <w:left w:val="nil"/>
              <w:bottom w:val="nil"/>
              <w:right w:val="nil"/>
            </w:tcBorders>
          </w:tcPr>
          <w:p w14:paraId="7603BF2F"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08CA5900"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55C51044"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040DF48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266B4B4B" w14:textId="7809B19C"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Zertifikat als Fachbetrieb nach Wasserhaushaltsgesetz (WHG)</w:t>
            </w:r>
          </w:p>
        </w:tc>
      </w:tr>
      <w:tr w:rsidR="00542880" w:rsidRPr="004A31F1" w14:paraId="26874C11" w14:textId="77777777" w:rsidTr="001E453F">
        <w:trPr>
          <w:trHeight w:val="624"/>
        </w:trPr>
        <w:tc>
          <w:tcPr>
            <w:tcW w:w="226" w:type="pct"/>
            <w:tcBorders>
              <w:top w:val="nil"/>
              <w:left w:val="nil"/>
              <w:bottom w:val="nil"/>
              <w:right w:val="nil"/>
            </w:tcBorders>
          </w:tcPr>
          <w:p w14:paraId="7ABE03F1" w14:textId="2749191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6AA2F6E" w14:textId="3A53A97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29EA8AF8" w14:textId="369949F2"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25E2172C" w14:textId="31B68B3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5B343000" w14:textId="77777777" w:rsidR="000220B1"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Vereinbarung über die sachgemäße Umstempelung</w:t>
            </w:r>
            <w:r w:rsidR="000220B1" w:rsidRPr="004A31F1">
              <w:rPr>
                <w:rFonts w:ascii="Arial" w:hAnsi="Arial" w:cs="Arial"/>
                <w:sz w:val="22"/>
                <w:szCs w:val="22"/>
              </w:rPr>
              <w:t xml:space="preserve"> von Werkstoffen und </w:t>
            </w:r>
          </w:p>
          <w:p w14:paraId="6D9FCCF9" w14:textId="73388ADD" w:rsidR="00542880" w:rsidRPr="004A31F1" w:rsidRDefault="000220B1"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Erzeugnissen</w:t>
            </w:r>
          </w:p>
        </w:tc>
      </w:tr>
      <w:tr w:rsidR="00542880" w:rsidRPr="004A31F1" w14:paraId="0705D110" w14:textId="77777777" w:rsidTr="001E453F">
        <w:trPr>
          <w:trHeight w:val="624"/>
        </w:trPr>
        <w:tc>
          <w:tcPr>
            <w:tcW w:w="226" w:type="pct"/>
            <w:tcBorders>
              <w:top w:val="nil"/>
              <w:left w:val="nil"/>
              <w:bottom w:val="nil"/>
              <w:right w:val="nil"/>
            </w:tcBorders>
          </w:tcPr>
          <w:p w14:paraId="5A30CEA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1D75944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2C6EC18"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645C2F4E"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3F8FB454"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sz w:val="22"/>
                <w:szCs w:val="22"/>
              </w:rPr>
              <w:t xml:space="preserve">Qualifikationsnachweise (Abschlusszeugnisse) der verantwortlichen Fachleute </w:t>
            </w:r>
          </w:p>
        </w:tc>
      </w:tr>
      <w:tr w:rsidR="00542880" w:rsidRPr="004A31F1" w14:paraId="47A4AE56" w14:textId="77777777" w:rsidTr="001E453F">
        <w:trPr>
          <w:trHeight w:val="624"/>
        </w:trPr>
        <w:tc>
          <w:tcPr>
            <w:tcW w:w="226" w:type="pct"/>
            <w:tcBorders>
              <w:top w:val="nil"/>
              <w:left w:val="nil"/>
              <w:bottom w:val="nil"/>
              <w:right w:val="nil"/>
            </w:tcBorders>
          </w:tcPr>
          <w:p w14:paraId="0531FE6D"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9FA4422"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114B075"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51C245C1"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24FAE15F" w14:textId="0E54DA4E"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Benennungen der Fachleute durch den Arbeitgeber mit fester Einbindung in die Prozesse</w:t>
            </w:r>
          </w:p>
        </w:tc>
      </w:tr>
      <w:tr w:rsidR="00542880" w:rsidRPr="004A31F1" w14:paraId="342B0EA4" w14:textId="77777777" w:rsidTr="001E453F">
        <w:trPr>
          <w:trHeight w:val="624"/>
        </w:trPr>
        <w:tc>
          <w:tcPr>
            <w:tcW w:w="226" w:type="pct"/>
            <w:tcBorders>
              <w:top w:val="nil"/>
              <w:left w:val="nil"/>
              <w:bottom w:val="nil"/>
              <w:right w:val="nil"/>
            </w:tcBorders>
          </w:tcPr>
          <w:p w14:paraId="0763B681" w14:textId="260EB1C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175D28F7" w14:textId="1CC67F9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6BF944C0" w14:textId="0619F0CB"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54CF5C5B" w14:textId="2C3757E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3216EA66" w14:textId="3EBCB21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Stellenbeschreibungen aller Fachleute inkl. Entscheidungskompetenz</w:t>
            </w:r>
          </w:p>
        </w:tc>
      </w:tr>
      <w:tr w:rsidR="00542880" w:rsidRPr="004A31F1" w14:paraId="724400B9" w14:textId="77777777" w:rsidTr="001E453F">
        <w:trPr>
          <w:trHeight w:val="816"/>
        </w:trPr>
        <w:tc>
          <w:tcPr>
            <w:tcW w:w="226" w:type="pct"/>
            <w:tcBorders>
              <w:top w:val="nil"/>
              <w:left w:val="nil"/>
              <w:bottom w:val="nil"/>
              <w:right w:val="nil"/>
            </w:tcBorders>
          </w:tcPr>
          <w:p w14:paraId="73967F93" w14:textId="33E05A8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FA91938" w14:textId="40FE1628"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5396C0F" w14:textId="6EA4D4F2"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46F358E2" w14:textId="448A2EA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42C249F" w14:textId="7777777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Vertretungsregelungen aller verantwortlichen Fachleute mit Angabe der </w:t>
            </w:r>
          </w:p>
          <w:p w14:paraId="7A1B15E8" w14:textId="77777777" w:rsidR="00F41457"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Qualifikation des Vertreters (Tabellenform oder in Stellenbeschreibung oder im </w:t>
            </w:r>
          </w:p>
          <w:p w14:paraId="00A5C35A" w14:textId="69B905A9"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Organigramm)</w:t>
            </w:r>
          </w:p>
        </w:tc>
      </w:tr>
      <w:tr w:rsidR="00542880" w:rsidRPr="004A31F1" w14:paraId="7028FFD4" w14:textId="77777777" w:rsidTr="001E453F">
        <w:trPr>
          <w:trHeight w:val="624"/>
        </w:trPr>
        <w:tc>
          <w:tcPr>
            <w:tcW w:w="226" w:type="pct"/>
            <w:tcBorders>
              <w:top w:val="nil"/>
              <w:left w:val="nil"/>
              <w:bottom w:val="nil"/>
              <w:right w:val="nil"/>
            </w:tcBorders>
          </w:tcPr>
          <w:p w14:paraId="15886F60" w14:textId="2AD47C6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2E257199" w14:textId="34B4FEB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6D83BC24" w14:textId="1E9C8C06"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71D5AECE" w14:textId="76B477F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2DA00D3F" w14:textId="046B9BB3"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übersichtliche Darstellung des einschlägigen beruflichen Werdeganges seit Berufsabschluss jedes verantwortlichen Fachmannes, der Schweißaufsicht und des Werksachverständigen zum Nachweis der mindestens 3-jährigen Erfahrung </w:t>
            </w:r>
          </w:p>
        </w:tc>
      </w:tr>
      <w:tr w:rsidR="00542880" w:rsidRPr="004A31F1" w14:paraId="76E8D383" w14:textId="77777777" w:rsidTr="001E453F">
        <w:trPr>
          <w:trHeight w:val="624"/>
        </w:trPr>
        <w:tc>
          <w:tcPr>
            <w:tcW w:w="226" w:type="pct"/>
            <w:tcBorders>
              <w:top w:val="nil"/>
              <w:left w:val="nil"/>
              <w:bottom w:val="nil"/>
              <w:right w:val="nil"/>
            </w:tcBorders>
          </w:tcPr>
          <w:p w14:paraId="13C0F542"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C8D9A8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0F6EE832"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2CCE790B"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8065B4A" w14:textId="4F19C098"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sz w:val="22"/>
                <w:szCs w:val="22"/>
              </w:rPr>
              <w:t>Referenzliste der verantwortlichen Fachleute mit Aufführung der Beteiligung an konkreten Projekten mit Anlagenparameter und Art der Tätigkeit im Zusammenhang der Referenzlisten im Antrag (siehe Kapitel 9.1, 9.3, 9.5, 9.7, 9.9)</w:t>
            </w:r>
          </w:p>
        </w:tc>
      </w:tr>
      <w:tr w:rsidR="00542880" w:rsidRPr="004A31F1" w14:paraId="123149F7" w14:textId="77777777" w:rsidTr="001E453F">
        <w:trPr>
          <w:trHeight w:val="624"/>
        </w:trPr>
        <w:tc>
          <w:tcPr>
            <w:tcW w:w="226" w:type="pct"/>
            <w:tcBorders>
              <w:top w:val="nil"/>
              <w:left w:val="nil"/>
              <w:bottom w:val="nil"/>
              <w:right w:val="nil"/>
            </w:tcBorders>
          </w:tcPr>
          <w:p w14:paraId="5D073A2E" w14:textId="6DDF06B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794FDEA2" w14:textId="2011484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081CEA96" w14:textId="520E0B9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5860282D" w14:textId="7FDF136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7BF21C36" w14:textId="190A84DF"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sz w:val="22"/>
                <w:szCs w:val="22"/>
              </w:rPr>
              <w:t>Liste des Fachpersonals</w:t>
            </w:r>
            <w:r w:rsidR="006A7E62" w:rsidRPr="004A31F1">
              <w:rPr>
                <w:rFonts w:ascii="Arial" w:hAnsi="Arial" w:cs="Arial"/>
                <w:sz w:val="22"/>
                <w:szCs w:val="22"/>
              </w:rPr>
              <w:t>. Hier sollten alle verantwortlichen Fachleute, d</w:t>
            </w:r>
            <w:r w:rsidR="00992554" w:rsidRPr="004A31F1">
              <w:rPr>
                <w:rFonts w:ascii="Arial" w:hAnsi="Arial" w:cs="Arial"/>
                <w:sz w:val="22"/>
                <w:szCs w:val="22"/>
              </w:rPr>
              <w:t>ie</w:t>
            </w:r>
            <w:r w:rsidR="006A7E62" w:rsidRPr="004A31F1">
              <w:rPr>
                <w:rFonts w:ascii="Arial" w:hAnsi="Arial" w:cs="Arial"/>
                <w:sz w:val="22"/>
                <w:szCs w:val="22"/>
              </w:rPr>
              <w:t xml:space="preserve"> Schweißaufsicht und Werksachverständige</w:t>
            </w:r>
            <w:r w:rsidR="00D1039C" w:rsidRPr="004A31F1">
              <w:rPr>
                <w:rFonts w:ascii="Arial" w:hAnsi="Arial" w:cs="Arial"/>
                <w:sz w:val="22"/>
                <w:szCs w:val="22"/>
              </w:rPr>
              <w:t xml:space="preserve">, alle benannten Sachkundigen </w:t>
            </w:r>
            <w:r w:rsidR="00D1039C" w:rsidRPr="004A31F1">
              <w:rPr>
                <w:rFonts w:ascii="Arial" w:eastAsia="Aptos" w:hAnsi="Arial" w:cs="Arial"/>
                <w:sz w:val="22"/>
                <w:szCs w:val="22"/>
                <w:lang w:eastAsia="en-US"/>
              </w:rPr>
              <w:t>und alle Fachkräfte</w:t>
            </w:r>
            <w:r w:rsidR="00CD4E84" w:rsidRPr="004A31F1">
              <w:rPr>
                <w:rFonts w:ascii="Arial" w:eastAsia="Aptos" w:hAnsi="Arial" w:cs="Arial"/>
                <w:sz w:val="22"/>
                <w:szCs w:val="22"/>
                <w:lang w:eastAsia="en-US"/>
              </w:rPr>
              <w:t>,</w:t>
            </w:r>
            <w:r w:rsidR="00D1039C" w:rsidRPr="004A31F1">
              <w:rPr>
                <w:rFonts w:ascii="Arial" w:eastAsia="Aptos" w:hAnsi="Arial" w:cs="Arial"/>
                <w:sz w:val="22"/>
                <w:szCs w:val="22"/>
                <w:lang w:eastAsia="en-US"/>
              </w:rPr>
              <w:t xml:space="preserve"> die in diesem Bereich tätig sind, aufgeführt werden.</w:t>
            </w:r>
            <w:r w:rsidR="00D1039C" w:rsidRPr="004A31F1">
              <w:rPr>
                <w:rFonts w:ascii="Arial" w:hAnsi="Arial" w:cs="Arial"/>
                <w:sz w:val="22"/>
                <w:szCs w:val="22"/>
              </w:rPr>
              <w:t xml:space="preserve"> </w:t>
            </w:r>
            <w:r w:rsidRPr="004A31F1">
              <w:rPr>
                <w:rFonts w:ascii="Arial" w:hAnsi="Arial" w:cs="Arial"/>
                <w:sz w:val="22"/>
                <w:szCs w:val="22"/>
              </w:rPr>
              <w:t>(siehe Anhang Musterliste in den Erläuterungen)</w:t>
            </w:r>
          </w:p>
        </w:tc>
      </w:tr>
      <w:tr w:rsidR="00542880" w:rsidRPr="004A31F1" w14:paraId="025AB8AB" w14:textId="77777777" w:rsidTr="001E453F">
        <w:trPr>
          <w:trHeight w:val="624"/>
        </w:trPr>
        <w:tc>
          <w:tcPr>
            <w:tcW w:w="226" w:type="pct"/>
            <w:tcBorders>
              <w:top w:val="nil"/>
              <w:left w:val="nil"/>
              <w:bottom w:val="nil"/>
              <w:right w:val="nil"/>
            </w:tcBorders>
          </w:tcPr>
          <w:p w14:paraId="4C689A6A" w14:textId="5C4C085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3F89F96" w14:textId="6BE82F2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540F177B" w14:textId="456573D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6204A94A" w14:textId="601A9B7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14D102C" w14:textId="7777777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Schulungsbedarfsplan aller Fachleute u. Sachkundigen im laufenden und </w:t>
            </w:r>
          </w:p>
          <w:p w14:paraId="62D98565" w14:textId="7789ECC4"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zukünftigen Jahr</w:t>
            </w:r>
          </w:p>
          <w:p w14:paraId="67DF7364" w14:textId="0D0CB0CB" w:rsidR="00542880" w:rsidRPr="004A31F1" w:rsidRDefault="00542880" w:rsidP="00542880">
            <w:pPr>
              <w:pStyle w:val="Kopfzeile"/>
              <w:tabs>
                <w:tab w:val="clear" w:pos="4536"/>
                <w:tab w:val="clear" w:pos="9072"/>
              </w:tabs>
              <w:rPr>
                <w:rFonts w:ascii="Arial" w:hAnsi="Arial" w:cs="Arial"/>
                <w:sz w:val="22"/>
                <w:szCs w:val="22"/>
              </w:rPr>
            </w:pPr>
          </w:p>
        </w:tc>
      </w:tr>
      <w:tr w:rsidR="00542880" w:rsidRPr="004A31F1" w14:paraId="58FC0DDF" w14:textId="77777777" w:rsidTr="001E453F">
        <w:trPr>
          <w:trHeight w:val="624"/>
        </w:trPr>
        <w:tc>
          <w:tcPr>
            <w:tcW w:w="226" w:type="pct"/>
            <w:tcBorders>
              <w:top w:val="nil"/>
              <w:left w:val="nil"/>
              <w:bottom w:val="nil"/>
              <w:right w:val="nil"/>
            </w:tcBorders>
          </w:tcPr>
          <w:p w14:paraId="0C57E692" w14:textId="3F81804D"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23351A46" w14:textId="6623EB8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73DC1DA" w14:textId="0B0F86EB"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27429A8B" w14:textId="6DB795E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412F91E0" w14:textId="409351C5"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Unterweisung nach DGUV </w:t>
            </w:r>
            <w:r w:rsidR="00896652" w:rsidRPr="004A31F1">
              <w:rPr>
                <w:rFonts w:ascii="Arial" w:hAnsi="Arial" w:cs="Arial"/>
                <w:sz w:val="22"/>
                <w:szCs w:val="22"/>
              </w:rPr>
              <w:t>Information</w:t>
            </w:r>
            <w:r w:rsidRPr="004A31F1">
              <w:rPr>
                <w:rFonts w:ascii="Arial" w:hAnsi="Arial" w:cs="Arial"/>
                <w:sz w:val="22"/>
                <w:szCs w:val="22"/>
              </w:rPr>
              <w:t xml:space="preserve"> </w:t>
            </w:r>
            <w:r w:rsidR="00896652" w:rsidRPr="004A31F1">
              <w:rPr>
                <w:rFonts w:ascii="Arial" w:hAnsi="Arial" w:cs="Arial"/>
                <w:sz w:val="22"/>
                <w:szCs w:val="22"/>
              </w:rPr>
              <w:t>203</w:t>
            </w:r>
            <w:r w:rsidRPr="004A31F1">
              <w:rPr>
                <w:rFonts w:ascii="Arial" w:hAnsi="Arial" w:cs="Arial"/>
                <w:sz w:val="22"/>
                <w:szCs w:val="22"/>
              </w:rPr>
              <w:t>-</w:t>
            </w:r>
            <w:r w:rsidR="00896652" w:rsidRPr="004A31F1">
              <w:rPr>
                <w:rFonts w:ascii="Arial" w:hAnsi="Arial" w:cs="Arial"/>
                <w:sz w:val="22"/>
                <w:szCs w:val="22"/>
              </w:rPr>
              <w:t>092</w:t>
            </w:r>
            <w:r w:rsidRPr="004A31F1">
              <w:rPr>
                <w:rFonts w:ascii="Arial" w:hAnsi="Arial" w:cs="Arial"/>
                <w:sz w:val="22"/>
                <w:szCs w:val="22"/>
              </w:rPr>
              <w:t xml:space="preserve"> der letzten drei Jahre</w:t>
            </w:r>
          </w:p>
        </w:tc>
      </w:tr>
      <w:tr w:rsidR="00542880" w:rsidRPr="004A31F1" w14:paraId="65CC023A" w14:textId="77777777" w:rsidTr="001E453F">
        <w:trPr>
          <w:trHeight w:val="624"/>
        </w:trPr>
        <w:tc>
          <w:tcPr>
            <w:tcW w:w="226" w:type="pct"/>
            <w:tcBorders>
              <w:top w:val="nil"/>
              <w:left w:val="nil"/>
              <w:bottom w:val="nil"/>
              <w:right w:val="nil"/>
            </w:tcBorders>
          </w:tcPr>
          <w:p w14:paraId="101A0857" w14:textId="430AEE3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51BEAE4C" w14:textId="1561033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1B317865" w14:textId="45C4C93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53E48BEA" w14:textId="29682F5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1D865F4" w14:textId="7B627E0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Schulungsnachweise aller Fachleute u. Sachkundigen der letzten fünf Jahre</w:t>
            </w:r>
          </w:p>
        </w:tc>
      </w:tr>
      <w:tr w:rsidR="00542880" w:rsidRPr="004A31F1" w14:paraId="7D805418" w14:textId="77777777" w:rsidTr="001E453F">
        <w:trPr>
          <w:trHeight w:val="624"/>
        </w:trPr>
        <w:tc>
          <w:tcPr>
            <w:tcW w:w="226" w:type="pct"/>
            <w:tcBorders>
              <w:top w:val="nil"/>
              <w:left w:val="nil"/>
              <w:bottom w:val="nil"/>
              <w:right w:val="nil"/>
            </w:tcBorders>
          </w:tcPr>
          <w:p w14:paraId="10A25AAF" w14:textId="03A97DB2"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3F7DB2E8" w14:textId="1847CBEA"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5445451F" w14:textId="156696F8"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0079A41C" w14:textId="1BBA5C1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55998496" w14:textId="319EF54D"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Schriftliche Benennung der Sachkundigen durch den Arbeitgeber mindestens nach </w:t>
            </w:r>
            <w:r w:rsidR="006B60EE" w:rsidRPr="004A31F1">
              <w:rPr>
                <w:rFonts w:ascii="Arial" w:hAnsi="Arial" w:cs="Arial"/>
                <w:sz w:val="22"/>
                <w:szCs w:val="22"/>
              </w:rPr>
              <w:t xml:space="preserve">   </w:t>
            </w:r>
            <w:r w:rsidRPr="004A31F1">
              <w:rPr>
                <w:rFonts w:ascii="Arial" w:hAnsi="Arial" w:cs="Arial"/>
                <w:sz w:val="22"/>
                <w:szCs w:val="22"/>
              </w:rPr>
              <w:t>G 491 und G 492 bzw. G 280</w:t>
            </w:r>
          </w:p>
        </w:tc>
      </w:tr>
      <w:tr w:rsidR="00542880" w:rsidRPr="004A31F1" w14:paraId="3BD6FE92" w14:textId="77777777" w:rsidTr="001E453F">
        <w:trPr>
          <w:trHeight w:val="624"/>
        </w:trPr>
        <w:tc>
          <w:tcPr>
            <w:tcW w:w="226" w:type="pct"/>
            <w:tcBorders>
              <w:top w:val="nil"/>
              <w:left w:val="nil"/>
              <w:bottom w:val="nil"/>
              <w:right w:val="nil"/>
            </w:tcBorders>
          </w:tcPr>
          <w:p w14:paraId="021A7747" w14:textId="4D3E671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4C5E927E" w14:textId="6E05B03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6326D25A" w14:textId="6B4676D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6360AAB9" w14:textId="094AD561"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E8267DB" w14:textId="74BDC33D"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Schriftliche Benennung der Sachkundigen durch den Arbeitgeber bei Biogas-Einspeiseanlagen nach G 265-</w:t>
            </w:r>
            <w:r w:rsidR="00F35671" w:rsidRPr="004A31F1">
              <w:rPr>
                <w:rFonts w:ascii="Arial" w:hAnsi="Arial" w:cs="Arial"/>
                <w:sz w:val="22"/>
                <w:szCs w:val="22"/>
              </w:rPr>
              <w:t>1</w:t>
            </w:r>
          </w:p>
        </w:tc>
      </w:tr>
      <w:tr w:rsidR="00542880" w:rsidRPr="004A31F1" w14:paraId="6F48F723" w14:textId="77777777" w:rsidTr="001E453F">
        <w:trPr>
          <w:trHeight w:val="624"/>
        </w:trPr>
        <w:tc>
          <w:tcPr>
            <w:tcW w:w="226" w:type="pct"/>
            <w:tcBorders>
              <w:top w:val="nil"/>
              <w:left w:val="nil"/>
              <w:bottom w:val="nil"/>
              <w:right w:val="nil"/>
            </w:tcBorders>
          </w:tcPr>
          <w:p w14:paraId="280CAC1A" w14:textId="16CAB9F0"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09332DA7" w14:textId="7A4BF33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0B6B08BB" w14:textId="4EBE8CAD"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243AB617" w14:textId="7F27A0E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7B68671E" w14:textId="6DFF03CF"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Schriftliche Benennung der Sachkundigen durch den Arbeitgeber bei Wasserstoff-Einspeiseanlagen nach G 265-3</w:t>
            </w:r>
          </w:p>
        </w:tc>
      </w:tr>
      <w:tr w:rsidR="00542880" w:rsidRPr="004A31F1" w14:paraId="311FBE95" w14:textId="77777777" w:rsidTr="001E453F">
        <w:trPr>
          <w:trHeight w:val="624"/>
        </w:trPr>
        <w:tc>
          <w:tcPr>
            <w:tcW w:w="226" w:type="pct"/>
            <w:tcBorders>
              <w:top w:val="nil"/>
              <w:left w:val="nil"/>
              <w:bottom w:val="nil"/>
              <w:right w:val="nil"/>
            </w:tcBorders>
          </w:tcPr>
          <w:p w14:paraId="6B788648" w14:textId="5707F7FF"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09C4561F" w14:textId="67C1D0F2"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C288E58" w14:textId="1179AF8E"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4AE9B0D1" w14:textId="045093AF"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02311C85" w14:textId="54333DF1"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Schriftliche Benennung der Elektrofachkraft durch den Arbeitgeber</w:t>
            </w:r>
          </w:p>
        </w:tc>
      </w:tr>
      <w:tr w:rsidR="00542880" w:rsidRPr="004A31F1" w14:paraId="13F24915" w14:textId="77777777" w:rsidTr="001E453F">
        <w:trPr>
          <w:trHeight w:val="624"/>
        </w:trPr>
        <w:tc>
          <w:tcPr>
            <w:tcW w:w="226" w:type="pct"/>
            <w:tcBorders>
              <w:top w:val="nil"/>
              <w:left w:val="nil"/>
              <w:bottom w:val="nil"/>
              <w:right w:val="nil"/>
            </w:tcBorders>
          </w:tcPr>
          <w:p w14:paraId="166FF0C5" w14:textId="68A83E9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5F746D63" w14:textId="1976CF80"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1095552C" w14:textId="7E03196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4BF1232B" w14:textId="57F224D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7CDF0C92" w14:textId="3EDD8253"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Schriftliche Benennung zur befähigten Person im Explosionsschutz mit Weisungsbefugnis durch den Arbeitgebe</w:t>
            </w:r>
            <w:r w:rsidR="002F29AE" w:rsidRPr="004A31F1">
              <w:rPr>
                <w:rFonts w:ascii="Arial" w:hAnsi="Arial" w:cs="Arial"/>
                <w:sz w:val="22"/>
                <w:szCs w:val="22"/>
              </w:rPr>
              <w:t>r</w:t>
            </w:r>
          </w:p>
        </w:tc>
      </w:tr>
      <w:tr w:rsidR="00542880" w:rsidRPr="004A31F1" w14:paraId="26611DF4" w14:textId="77777777" w:rsidTr="001E453F">
        <w:trPr>
          <w:trHeight w:val="624"/>
        </w:trPr>
        <w:tc>
          <w:tcPr>
            <w:tcW w:w="226" w:type="pct"/>
            <w:tcBorders>
              <w:top w:val="nil"/>
              <w:left w:val="nil"/>
              <w:bottom w:val="nil"/>
              <w:right w:val="nil"/>
            </w:tcBorders>
          </w:tcPr>
          <w:p w14:paraId="1335F749" w14:textId="4BE8AA9D"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185C7999" w14:textId="1E2FC52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2EB1A066" w14:textId="29AB7B94"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6F633D46" w14:textId="32B0B3C2"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33695EB7" w14:textId="7777777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Nachweise zum betriebsinternen Qualitätsmanagement (z.B. ISO 9001, </w:t>
            </w:r>
          </w:p>
          <w:p w14:paraId="4D328690" w14:textId="499EE1A5"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ISO 14001, ISO 45001)</w:t>
            </w:r>
          </w:p>
        </w:tc>
      </w:tr>
      <w:tr w:rsidR="00542880" w:rsidRPr="004A31F1" w14:paraId="65CC18FB" w14:textId="77777777" w:rsidTr="001E453F">
        <w:trPr>
          <w:trHeight w:val="624"/>
        </w:trPr>
        <w:tc>
          <w:tcPr>
            <w:tcW w:w="226" w:type="pct"/>
            <w:tcBorders>
              <w:top w:val="nil"/>
              <w:left w:val="nil"/>
              <w:bottom w:val="nil"/>
              <w:right w:val="nil"/>
            </w:tcBorders>
          </w:tcPr>
          <w:p w14:paraId="0E850021" w14:textId="0B6F53F8"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1F62A23F" w14:textId="79B4B29B"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25F6FD77" w14:textId="1B718FE0"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0F668903" w14:textId="6EA941D0"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5A5256B0" w14:textId="77777777"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Schriftliche Festlegung zu Prüf- und Freigabevermerk der Fachleute </w:t>
            </w:r>
          </w:p>
          <w:p w14:paraId="6BA2F634" w14:textId="77777777" w:rsidR="00542880" w:rsidRPr="004A31F1" w:rsidRDefault="00542880" w:rsidP="00542880">
            <w:pPr>
              <w:pStyle w:val="Kopfzeile"/>
              <w:tabs>
                <w:tab w:val="clear" w:pos="4536"/>
                <w:tab w:val="clear" w:pos="9072"/>
              </w:tabs>
              <w:rPr>
                <w:rFonts w:ascii="Arial" w:hAnsi="Arial" w:cs="Arial"/>
                <w:bCs/>
                <w:sz w:val="22"/>
                <w:szCs w:val="22"/>
              </w:rPr>
            </w:pPr>
          </w:p>
        </w:tc>
      </w:tr>
      <w:tr w:rsidR="00542880" w:rsidRPr="004A31F1" w14:paraId="528E45EC" w14:textId="77777777" w:rsidTr="001E453F">
        <w:trPr>
          <w:trHeight w:val="624"/>
        </w:trPr>
        <w:tc>
          <w:tcPr>
            <w:tcW w:w="226" w:type="pct"/>
            <w:tcBorders>
              <w:top w:val="nil"/>
              <w:left w:val="nil"/>
              <w:bottom w:val="nil"/>
              <w:right w:val="nil"/>
            </w:tcBorders>
          </w:tcPr>
          <w:p w14:paraId="2C0C387F"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BE02F7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128A8F9A"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68B3BB9E"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523190D6" w14:textId="37ED23A1"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Nachweis der schweißtechnischen Qualitätsanforderungen: Schweißhandbuch oder Zertifikat nach EN ISO 3834-2 oder EN ISO 3834-3 </w:t>
            </w:r>
          </w:p>
        </w:tc>
      </w:tr>
      <w:tr w:rsidR="00542880" w:rsidRPr="004A31F1" w14:paraId="3A5CBBD4" w14:textId="77777777" w:rsidTr="001E453F">
        <w:trPr>
          <w:trHeight w:val="624"/>
        </w:trPr>
        <w:tc>
          <w:tcPr>
            <w:tcW w:w="226" w:type="pct"/>
            <w:tcBorders>
              <w:top w:val="nil"/>
              <w:left w:val="nil"/>
              <w:bottom w:val="nil"/>
              <w:right w:val="nil"/>
            </w:tcBorders>
          </w:tcPr>
          <w:p w14:paraId="0F0C2FCD" w14:textId="1434F683"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619278CD" w14:textId="4EE1B83C"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B314C8E" w14:textId="4465BBED"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3D52B5A2" w14:textId="0DE73CAE"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14A16209" w14:textId="1FDA84F6" w:rsidR="00542880" w:rsidRPr="004A31F1" w:rsidRDefault="00542880" w:rsidP="00542880">
            <w:pPr>
              <w:pStyle w:val="Kopfzeile"/>
              <w:rPr>
                <w:rFonts w:ascii="Arial" w:hAnsi="Arial" w:cs="Arial"/>
                <w:sz w:val="22"/>
                <w:szCs w:val="22"/>
              </w:rPr>
            </w:pPr>
            <w:r w:rsidRPr="004A31F1">
              <w:rPr>
                <w:rFonts w:ascii="Arial" w:hAnsi="Arial" w:cs="Arial"/>
                <w:sz w:val="22"/>
                <w:szCs w:val="22"/>
              </w:rPr>
              <w:t xml:space="preserve">Drei exemplarische und aktuelle Schweißanweisungen der benannten Schweißaufsichtsperson einreichen </w:t>
            </w:r>
          </w:p>
          <w:p w14:paraId="290EDDB9" w14:textId="74252FFF"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(Schweißanweisungen müssen von der Schweißaufsicht unterschrieben sein)</w:t>
            </w:r>
          </w:p>
        </w:tc>
      </w:tr>
      <w:tr w:rsidR="00542880" w:rsidRPr="004A31F1" w14:paraId="5938D685" w14:textId="77777777" w:rsidTr="001E453F">
        <w:trPr>
          <w:trHeight w:val="624"/>
        </w:trPr>
        <w:tc>
          <w:tcPr>
            <w:tcW w:w="226" w:type="pct"/>
            <w:tcBorders>
              <w:top w:val="nil"/>
              <w:left w:val="nil"/>
              <w:bottom w:val="nil"/>
              <w:right w:val="nil"/>
            </w:tcBorders>
          </w:tcPr>
          <w:p w14:paraId="7F8AEB74" w14:textId="5C44B6A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0F77B249" w14:textId="531FFB49"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7DFF58C8" w14:textId="0CF7F876"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47FDEEAF" w14:textId="200391A6"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73BA9D7E" w14:textId="24DCC830" w:rsidR="00542880" w:rsidRPr="004A31F1" w:rsidRDefault="00642A57"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Zwei exemplarische gültige </w:t>
            </w:r>
            <w:r w:rsidR="00542880" w:rsidRPr="004A31F1">
              <w:rPr>
                <w:rFonts w:ascii="Arial" w:hAnsi="Arial" w:cs="Arial"/>
                <w:sz w:val="22"/>
                <w:szCs w:val="22"/>
              </w:rPr>
              <w:t xml:space="preserve">Schweißzeugnisse der eingesetzten Schweißer </w:t>
            </w:r>
          </w:p>
        </w:tc>
      </w:tr>
      <w:tr w:rsidR="00542880" w:rsidRPr="004A31F1" w14:paraId="324832C4" w14:textId="77777777" w:rsidTr="001E453F">
        <w:trPr>
          <w:trHeight w:val="624"/>
        </w:trPr>
        <w:tc>
          <w:tcPr>
            <w:tcW w:w="226" w:type="pct"/>
            <w:tcBorders>
              <w:top w:val="nil"/>
              <w:left w:val="nil"/>
              <w:bottom w:val="nil"/>
              <w:right w:val="nil"/>
            </w:tcBorders>
          </w:tcPr>
          <w:p w14:paraId="371D42F4"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789E6AC5"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7073097D"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083FFF6B"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5750A935" w14:textId="6AB5994E" w:rsidR="00542880" w:rsidRPr="004A31F1" w:rsidRDefault="00542880" w:rsidP="00542880">
            <w:pPr>
              <w:pStyle w:val="Kopfzeile"/>
              <w:tabs>
                <w:tab w:val="clear" w:pos="4536"/>
                <w:tab w:val="clear" w:pos="9072"/>
              </w:tabs>
              <w:rPr>
                <w:rFonts w:ascii="Arial" w:hAnsi="Arial" w:cs="Arial"/>
                <w:sz w:val="22"/>
                <w:szCs w:val="22"/>
              </w:rPr>
            </w:pPr>
            <w:r w:rsidRPr="004A31F1">
              <w:rPr>
                <w:rFonts w:ascii="Arial" w:hAnsi="Arial" w:cs="Arial"/>
                <w:sz w:val="22"/>
                <w:szCs w:val="22"/>
              </w:rPr>
              <w:t xml:space="preserve">Referenzliste des Unternehmens über Arbeiten gemäß dem Geltungsbereich des DVGW-Arbeitsblattes G 493-1 mit Nachweis der ausreichenden Tätigkeit gem. Kap. 6.3, Abs. 2, im Arbeitsblatt G 493-1 </w:t>
            </w:r>
          </w:p>
          <w:p w14:paraId="1A365ADB" w14:textId="3A07C656"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sz w:val="22"/>
                <w:szCs w:val="22"/>
              </w:rPr>
              <w:t>(siehe auch Kapitel 8.0 bis 8.2 im Antrag)</w:t>
            </w:r>
          </w:p>
        </w:tc>
      </w:tr>
      <w:tr w:rsidR="00542880" w:rsidRPr="004A31F1" w14:paraId="01DDD767" w14:textId="77777777" w:rsidTr="001E453F">
        <w:trPr>
          <w:trHeight w:val="624"/>
        </w:trPr>
        <w:tc>
          <w:tcPr>
            <w:tcW w:w="226" w:type="pct"/>
            <w:tcBorders>
              <w:top w:val="nil"/>
              <w:left w:val="nil"/>
              <w:bottom w:val="nil"/>
              <w:right w:val="nil"/>
            </w:tcBorders>
          </w:tcPr>
          <w:p w14:paraId="16D04D51"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Ja</w:t>
            </w:r>
          </w:p>
        </w:tc>
        <w:tc>
          <w:tcPr>
            <w:tcW w:w="204" w:type="pct"/>
            <w:tcBorders>
              <w:top w:val="nil"/>
              <w:left w:val="nil"/>
              <w:bottom w:val="nil"/>
              <w:right w:val="nil"/>
            </w:tcBorders>
          </w:tcPr>
          <w:p w14:paraId="5032D42C"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4"/>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309" w:type="pct"/>
            <w:tcBorders>
              <w:top w:val="nil"/>
              <w:left w:val="nil"/>
              <w:bottom w:val="nil"/>
              <w:right w:val="nil"/>
            </w:tcBorders>
          </w:tcPr>
          <w:p w14:paraId="49027B38"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Nein</w:t>
            </w:r>
          </w:p>
        </w:tc>
        <w:tc>
          <w:tcPr>
            <w:tcW w:w="207" w:type="pct"/>
            <w:tcBorders>
              <w:top w:val="nil"/>
              <w:left w:val="nil"/>
              <w:bottom w:val="nil"/>
              <w:right w:val="nil"/>
            </w:tcBorders>
          </w:tcPr>
          <w:p w14:paraId="7F3DE802"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fldChar w:fldCharType="begin">
                <w:ffData>
                  <w:name w:val="Kontrollkästchen65"/>
                  <w:enabled/>
                  <w:calcOnExit w:val="0"/>
                  <w:checkBox>
                    <w:sizeAuto/>
                    <w:default w:val="0"/>
                  </w:checkBox>
                </w:ffData>
              </w:fldChar>
            </w:r>
            <w:r w:rsidRPr="004A31F1">
              <w:rPr>
                <w:rFonts w:ascii="Arial" w:hAnsi="Arial" w:cs="Arial"/>
                <w:bCs/>
                <w:sz w:val="22"/>
                <w:szCs w:val="22"/>
              </w:rPr>
              <w:instrText xml:space="preserve"> FORMCHECKBOX </w:instrText>
            </w:r>
            <w:r w:rsidRPr="004A31F1">
              <w:rPr>
                <w:rFonts w:ascii="Arial" w:hAnsi="Arial" w:cs="Arial"/>
                <w:bCs/>
                <w:sz w:val="22"/>
                <w:szCs w:val="22"/>
              </w:rPr>
            </w:r>
            <w:r w:rsidRPr="004A31F1">
              <w:rPr>
                <w:rFonts w:ascii="Arial" w:hAnsi="Arial" w:cs="Arial"/>
                <w:bCs/>
                <w:sz w:val="22"/>
                <w:szCs w:val="22"/>
              </w:rPr>
              <w:fldChar w:fldCharType="separate"/>
            </w:r>
            <w:r w:rsidRPr="004A31F1">
              <w:rPr>
                <w:rFonts w:ascii="Arial" w:hAnsi="Arial" w:cs="Arial"/>
                <w:bCs/>
                <w:sz w:val="22"/>
                <w:szCs w:val="22"/>
              </w:rPr>
              <w:fldChar w:fldCharType="end"/>
            </w:r>
          </w:p>
        </w:tc>
        <w:tc>
          <w:tcPr>
            <w:tcW w:w="4054" w:type="pct"/>
            <w:gridSpan w:val="4"/>
            <w:tcBorders>
              <w:top w:val="nil"/>
              <w:left w:val="nil"/>
              <w:bottom w:val="nil"/>
              <w:right w:val="nil"/>
            </w:tcBorders>
          </w:tcPr>
          <w:p w14:paraId="10DA4125" w14:textId="77777777"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 xml:space="preserve">Techn. Dokumentation </w:t>
            </w:r>
            <w:r w:rsidRPr="004A31F1">
              <w:rPr>
                <w:rFonts w:ascii="Arial" w:hAnsi="Arial" w:cs="Arial"/>
                <w:sz w:val="22"/>
                <w:szCs w:val="22"/>
              </w:rPr>
              <w:t>einer vom Unternehmen geplanten und/oder gebauten repräsentativen Anlage</w:t>
            </w:r>
            <w:r w:rsidRPr="004A31F1">
              <w:rPr>
                <w:rFonts w:ascii="Arial" w:hAnsi="Arial" w:cs="Arial"/>
                <w:bCs/>
                <w:sz w:val="22"/>
                <w:szCs w:val="22"/>
              </w:rPr>
              <w:t xml:space="preserve"> – jeweils für die Teilbereiche Regelanlage und Biogas- bzw. Wasserstoff-Einspeiseanlage </w:t>
            </w:r>
          </w:p>
          <w:p w14:paraId="1DA5EF66" w14:textId="6E88CAD5" w:rsidR="00542880" w:rsidRPr="004A31F1" w:rsidRDefault="00542880" w:rsidP="00542880">
            <w:pPr>
              <w:pStyle w:val="Kopfzeile"/>
              <w:tabs>
                <w:tab w:val="clear" w:pos="4536"/>
                <w:tab w:val="clear" w:pos="9072"/>
              </w:tabs>
              <w:rPr>
                <w:rFonts w:ascii="Arial" w:hAnsi="Arial" w:cs="Arial"/>
                <w:bCs/>
                <w:sz w:val="22"/>
                <w:szCs w:val="22"/>
              </w:rPr>
            </w:pPr>
            <w:r w:rsidRPr="004A31F1">
              <w:rPr>
                <w:rFonts w:ascii="Arial" w:hAnsi="Arial" w:cs="Arial"/>
                <w:bCs/>
                <w:sz w:val="22"/>
                <w:szCs w:val="22"/>
              </w:rPr>
              <w:t>(Aufbau einer Doku siehe auch Gas-Information Nr. 15)</w:t>
            </w:r>
          </w:p>
        </w:tc>
      </w:tr>
      <w:tr w:rsidR="0043257F" w:rsidRPr="004A31F1" w14:paraId="602E6CD2" w14:textId="77777777" w:rsidTr="001E453F">
        <w:trPr>
          <w:trHeight w:val="109"/>
        </w:trPr>
        <w:tc>
          <w:tcPr>
            <w:tcW w:w="226" w:type="pct"/>
            <w:tcBorders>
              <w:top w:val="nil"/>
              <w:left w:val="nil"/>
              <w:bottom w:val="nil"/>
              <w:right w:val="nil"/>
            </w:tcBorders>
          </w:tcPr>
          <w:p w14:paraId="589BD7EA" w14:textId="77777777" w:rsidR="0043257F" w:rsidRPr="004A31F1" w:rsidRDefault="0043257F" w:rsidP="00542880">
            <w:pPr>
              <w:pStyle w:val="Kopfzeile"/>
              <w:tabs>
                <w:tab w:val="clear" w:pos="4536"/>
                <w:tab w:val="clear" w:pos="9072"/>
              </w:tabs>
              <w:rPr>
                <w:rFonts w:ascii="Arial" w:hAnsi="Arial" w:cs="Arial"/>
                <w:bCs/>
                <w:sz w:val="22"/>
                <w:szCs w:val="22"/>
              </w:rPr>
            </w:pPr>
          </w:p>
        </w:tc>
        <w:tc>
          <w:tcPr>
            <w:tcW w:w="204" w:type="pct"/>
            <w:tcBorders>
              <w:top w:val="nil"/>
              <w:left w:val="nil"/>
              <w:bottom w:val="nil"/>
              <w:right w:val="nil"/>
            </w:tcBorders>
          </w:tcPr>
          <w:p w14:paraId="6DB715E1" w14:textId="77777777" w:rsidR="0043257F" w:rsidRPr="004A31F1" w:rsidRDefault="0043257F" w:rsidP="00542880">
            <w:pPr>
              <w:pStyle w:val="Kopfzeile"/>
              <w:tabs>
                <w:tab w:val="clear" w:pos="4536"/>
                <w:tab w:val="clear" w:pos="9072"/>
              </w:tabs>
              <w:rPr>
                <w:rFonts w:ascii="Arial" w:hAnsi="Arial" w:cs="Arial"/>
                <w:bCs/>
                <w:sz w:val="22"/>
                <w:szCs w:val="22"/>
              </w:rPr>
            </w:pPr>
          </w:p>
        </w:tc>
        <w:tc>
          <w:tcPr>
            <w:tcW w:w="309" w:type="pct"/>
            <w:tcBorders>
              <w:top w:val="nil"/>
              <w:left w:val="nil"/>
              <w:bottom w:val="nil"/>
              <w:right w:val="nil"/>
            </w:tcBorders>
          </w:tcPr>
          <w:p w14:paraId="23CF4BD5" w14:textId="77777777" w:rsidR="0043257F" w:rsidRPr="004A31F1" w:rsidRDefault="0043257F" w:rsidP="00542880">
            <w:pPr>
              <w:pStyle w:val="Kopfzeile"/>
              <w:tabs>
                <w:tab w:val="clear" w:pos="4536"/>
                <w:tab w:val="clear" w:pos="9072"/>
              </w:tabs>
              <w:rPr>
                <w:rFonts w:ascii="Arial" w:hAnsi="Arial" w:cs="Arial"/>
                <w:bCs/>
                <w:sz w:val="22"/>
                <w:szCs w:val="22"/>
              </w:rPr>
            </w:pPr>
          </w:p>
        </w:tc>
        <w:tc>
          <w:tcPr>
            <w:tcW w:w="207" w:type="pct"/>
            <w:tcBorders>
              <w:top w:val="nil"/>
              <w:left w:val="nil"/>
              <w:bottom w:val="nil"/>
              <w:right w:val="nil"/>
            </w:tcBorders>
          </w:tcPr>
          <w:p w14:paraId="629CDDDA" w14:textId="77777777" w:rsidR="0043257F" w:rsidRPr="004A31F1" w:rsidRDefault="0043257F" w:rsidP="00542880">
            <w:pPr>
              <w:pStyle w:val="Kopfzeile"/>
              <w:tabs>
                <w:tab w:val="clear" w:pos="4536"/>
                <w:tab w:val="clear" w:pos="9072"/>
              </w:tabs>
              <w:rPr>
                <w:rFonts w:ascii="Arial" w:hAnsi="Arial" w:cs="Arial"/>
                <w:bCs/>
                <w:sz w:val="22"/>
                <w:szCs w:val="22"/>
              </w:rPr>
            </w:pPr>
          </w:p>
        </w:tc>
        <w:tc>
          <w:tcPr>
            <w:tcW w:w="4054" w:type="pct"/>
            <w:gridSpan w:val="4"/>
            <w:tcBorders>
              <w:top w:val="nil"/>
              <w:left w:val="nil"/>
              <w:bottom w:val="nil"/>
              <w:right w:val="nil"/>
            </w:tcBorders>
          </w:tcPr>
          <w:p w14:paraId="36F7EC3B" w14:textId="77777777" w:rsidR="0043257F" w:rsidRPr="004A31F1" w:rsidRDefault="0043257F" w:rsidP="00542880">
            <w:pPr>
              <w:pStyle w:val="Kopfzeile"/>
              <w:tabs>
                <w:tab w:val="clear" w:pos="4536"/>
                <w:tab w:val="clear" w:pos="9072"/>
              </w:tabs>
              <w:rPr>
                <w:rFonts w:ascii="Arial" w:hAnsi="Arial" w:cs="Arial"/>
                <w:bCs/>
                <w:sz w:val="22"/>
                <w:szCs w:val="22"/>
              </w:rPr>
            </w:pPr>
          </w:p>
        </w:tc>
      </w:tr>
      <w:tr w:rsidR="0043257F" w:rsidRPr="004A31F1" w14:paraId="4C7FAF64" w14:textId="77777777" w:rsidTr="00432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534"/>
        </w:trPr>
        <w:tc>
          <w:tcPr>
            <w:tcW w:w="1790" w:type="pct"/>
            <w:gridSpan w:val="5"/>
            <w:tcBorders>
              <w:bottom w:val="single" w:sz="4" w:space="0" w:color="auto"/>
            </w:tcBorders>
            <w:vAlign w:val="bottom"/>
          </w:tcPr>
          <w:p w14:paraId="127BC996" w14:textId="77777777" w:rsidR="0043257F" w:rsidRPr="004A31F1" w:rsidRDefault="0043257F" w:rsidP="0054009A">
            <w:pPr>
              <w:rPr>
                <w:rFonts w:ascii="Arial" w:hAnsi="Arial" w:cs="Arial"/>
                <w:b/>
              </w:rPr>
            </w:pPr>
            <w:r w:rsidRPr="004A31F1">
              <w:rPr>
                <w:rFonts w:ascii="Arial" w:hAnsi="Arial" w:cs="Arial"/>
                <w:b/>
              </w:rPr>
              <w:fldChar w:fldCharType="begin">
                <w:ffData>
                  <w:name w:val="Text52"/>
                  <w:enabled/>
                  <w:calcOnExit w:val="0"/>
                  <w:textInput>
                    <w:maxLength w:val="50"/>
                  </w:textInput>
                </w:ffData>
              </w:fldChar>
            </w:r>
            <w:bookmarkStart w:id="3" w:name="Text52"/>
            <w:r w:rsidRPr="004A31F1">
              <w:rPr>
                <w:rFonts w:ascii="Arial" w:hAnsi="Arial" w:cs="Arial"/>
                <w:b/>
              </w:rPr>
              <w:instrText xml:space="preserve"> FORMTEXT </w:instrText>
            </w:r>
            <w:r w:rsidRPr="004A31F1">
              <w:rPr>
                <w:rFonts w:ascii="Arial" w:hAnsi="Arial" w:cs="Arial"/>
                <w:b/>
              </w:rPr>
            </w:r>
            <w:r w:rsidRPr="004A31F1">
              <w:rPr>
                <w:rFonts w:ascii="Arial" w:hAnsi="Arial" w:cs="Arial"/>
                <w:b/>
              </w:rPr>
              <w:fldChar w:fldCharType="separate"/>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rPr>
              <w:fldChar w:fldCharType="end"/>
            </w:r>
            <w:bookmarkEnd w:id="3"/>
          </w:p>
        </w:tc>
        <w:tc>
          <w:tcPr>
            <w:tcW w:w="203" w:type="pct"/>
          </w:tcPr>
          <w:p w14:paraId="31F13897" w14:textId="77777777" w:rsidR="0043257F" w:rsidRPr="004A31F1" w:rsidRDefault="0043257F" w:rsidP="0054009A">
            <w:pPr>
              <w:rPr>
                <w:rFonts w:ascii="Arial" w:hAnsi="Arial" w:cs="Arial"/>
                <w:b/>
                <w:sz w:val="22"/>
              </w:rPr>
            </w:pPr>
          </w:p>
        </w:tc>
        <w:tc>
          <w:tcPr>
            <w:tcW w:w="2635" w:type="pct"/>
            <w:tcBorders>
              <w:bottom w:val="single" w:sz="4" w:space="0" w:color="auto"/>
            </w:tcBorders>
            <w:vAlign w:val="bottom"/>
          </w:tcPr>
          <w:p w14:paraId="0E14BC12" w14:textId="77777777" w:rsidR="0043257F" w:rsidRPr="004A31F1" w:rsidRDefault="0043257F" w:rsidP="0054009A">
            <w:pPr>
              <w:rPr>
                <w:rFonts w:ascii="Arial" w:hAnsi="Arial" w:cs="Arial"/>
                <w:b/>
              </w:rPr>
            </w:pPr>
            <w:r w:rsidRPr="004A31F1">
              <w:rPr>
                <w:rFonts w:ascii="Arial" w:hAnsi="Arial" w:cs="Arial"/>
                <w:b/>
              </w:rPr>
              <w:fldChar w:fldCharType="begin">
                <w:ffData>
                  <w:name w:val="Text53"/>
                  <w:enabled/>
                  <w:calcOnExit w:val="0"/>
                  <w:textInput>
                    <w:maxLength w:val="50"/>
                  </w:textInput>
                </w:ffData>
              </w:fldChar>
            </w:r>
            <w:bookmarkStart w:id="4" w:name="Text53"/>
            <w:r w:rsidRPr="004A31F1">
              <w:rPr>
                <w:rFonts w:ascii="Arial" w:hAnsi="Arial" w:cs="Arial"/>
                <w:b/>
              </w:rPr>
              <w:instrText xml:space="preserve"> FORMTEXT </w:instrText>
            </w:r>
            <w:r w:rsidRPr="004A31F1">
              <w:rPr>
                <w:rFonts w:ascii="Arial" w:hAnsi="Arial" w:cs="Arial"/>
                <w:b/>
              </w:rPr>
            </w:r>
            <w:r w:rsidRPr="004A31F1">
              <w:rPr>
                <w:rFonts w:ascii="Arial" w:hAnsi="Arial" w:cs="Arial"/>
                <w:b/>
              </w:rPr>
              <w:fldChar w:fldCharType="separate"/>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rPr>
              <w:fldChar w:fldCharType="end"/>
            </w:r>
            <w:bookmarkEnd w:id="4"/>
          </w:p>
        </w:tc>
      </w:tr>
      <w:tr w:rsidR="0043257F" w:rsidRPr="004A31F1" w14:paraId="0D9BDE96" w14:textId="77777777" w:rsidTr="00432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237"/>
        </w:trPr>
        <w:tc>
          <w:tcPr>
            <w:tcW w:w="1993" w:type="pct"/>
            <w:gridSpan w:val="6"/>
          </w:tcPr>
          <w:p w14:paraId="597879A6" w14:textId="77777777" w:rsidR="0043257F" w:rsidRPr="004A31F1" w:rsidRDefault="0043257F" w:rsidP="0054009A">
            <w:pPr>
              <w:rPr>
                <w:rFonts w:ascii="Arial" w:hAnsi="Arial" w:cs="Arial"/>
                <w:sz w:val="14"/>
              </w:rPr>
            </w:pPr>
            <w:r w:rsidRPr="004A31F1">
              <w:rPr>
                <w:rFonts w:ascii="Arial" w:hAnsi="Arial" w:cs="Arial"/>
                <w:sz w:val="14"/>
              </w:rPr>
              <w:t>(Ort und Datum)</w:t>
            </w:r>
          </w:p>
        </w:tc>
        <w:tc>
          <w:tcPr>
            <w:tcW w:w="2635" w:type="pct"/>
            <w:tcBorders>
              <w:top w:val="single" w:sz="4" w:space="0" w:color="auto"/>
            </w:tcBorders>
          </w:tcPr>
          <w:p w14:paraId="7DDFCBD6" w14:textId="77777777" w:rsidR="0043257F" w:rsidRPr="004A31F1" w:rsidRDefault="0043257F" w:rsidP="0054009A">
            <w:pPr>
              <w:jc w:val="center"/>
              <w:rPr>
                <w:rFonts w:ascii="Arial" w:hAnsi="Arial" w:cs="Arial"/>
                <w:sz w:val="14"/>
              </w:rPr>
            </w:pPr>
            <w:r w:rsidRPr="004A31F1">
              <w:rPr>
                <w:rFonts w:ascii="Arial" w:hAnsi="Arial" w:cs="Arial"/>
                <w:sz w:val="14"/>
              </w:rPr>
              <w:t>(Rechtsverbindliche Unterschrift und Stempel des (beantragenden) Zertifikatinhabers)</w:t>
            </w:r>
          </w:p>
        </w:tc>
      </w:tr>
      <w:tr w:rsidR="0043257F" w:rsidRPr="004A31F1" w14:paraId="6E80AFA0" w14:textId="77777777" w:rsidTr="00432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534"/>
        </w:trPr>
        <w:tc>
          <w:tcPr>
            <w:tcW w:w="1790" w:type="pct"/>
            <w:gridSpan w:val="5"/>
            <w:vAlign w:val="bottom"/>
          </w:tcPr>
          <w:p w14:paraId="2FB6CE20" w14:textId="77777777" w:rsidR="0043257F" w:rsidRPr="004A31F1" w:rsidRDefault="0043257F" w:rsidP="0054009A">
            <w:pPr>
              <w:rPr>
                <w:rFonts w:ascii="Arial" w:hAnsi="Arial" w:cs="Arial"/>
                <w:b/>
              </w:rPr>
            </w:pPr>
          </w:p>
        </w:tc>
        <w:tc>
          <w:tcPr>
            <w:tcW w:w="203" w:type="pct"/>
          </w:tcPr>
          <w:p w14:paraId="130E6CDB" w14:textId="77777777" w:rsidR="0043257F" w:rsidRPr="004A31F1" w:rsidRDefault="0043257F" w:rsidP="0054009A">
            <w:pPr>
              <w:rPr>
                <w:rFonts w:ascii="Arial" w:hAnsi="Arial" w:cs="Arial"/>
                <w:b/>
                <w:sz w:val="22"/>
              </w:rPr>
            </w:pPr>
          </w:p>
        </w:tc>
        <w:tc>
          <w:tcPr>
            <w:tcW w:w="2635" w:type="pct"/>
            <w:tcBorders>
              <w:bottom w:val="single" w:sz="4" w:space="0" w:color="auto"/>
            </w:tcBorders>
            <w:vAlign w:val="bottom"/>
          </w:tcPr>
          <w:p w14:paraId="2B72CF1F" w14:textId="77777777" w:rsidR="0043257F" w:rsidRPr="004A31F1" w:rsidRDefault="0043257F" w:rsidP="0054009A">
            <w:pPr>
              <w:rPr>
                <w:rFonts w:ascii="Arial" w:hAnsi="Arial" w:cs="Arial"/>
                <w:b/>
              </w:rPr>
            </w:pPr>
            <w:r w:rsidRPr="004A31F1">
              <w:rPr>
                <w:rFonts w:ascii="Arial" w:hAnsi="Arial" w:cs="Arial"/>
                <w:b/>
              </w:rPr>
              <w:fldChar w:fldCharType="begin">
                <w:ffData>
                  <w:name w:val="Text53"/>
                  <w:enabled/>
                  <w:calcOnExit w:val="0"/>
                  <w:textInput>
                    <w:maxLength w:val="50"/>
                  </w:textInput>
                </w:ffData>
              </w:fldChar>
            </w:r>
            <w:r w:rsidRPr="004A31F1">
              <w:rPr>
                <w:rFonts w:ascii="Arial" w:hAnsi="Arial" w:cs="Arial"/>
                <w:b/>
              </w:rPr>
              <w:instrText xml:space="preserve"> FORMTEXT </w:instrText>
            </w:r>
            <w:r w:rsidRPr="004A31F1">
              <w:rPr>
                <w:rFonts w:ascii="Arial" w:hAnsi="Arial" w:cs="Arial"/>
                <w:b/>
              </w:rPr>
            </w:r>
            <w:r w:rsidRPr="004A31F1">
              <w:rPr>
                <w:rFonts w:ascii="Arial" w:hAnsi="Arial" w:cs="Arial"/>
                <w:b/>
              </w:rPr>
              <w:fldChar w:fldCharType="separate"/>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noProof/>
              </w:rPr>
              <w:t> </w:t>
            </w:r>
            <w:r w:rsidRPr="004A31F1">
              <w:rPr>
                <w:rFonts w:ascii="Arial" w:hAnsi="Arial" w:cs="Arial"/>
                <w:b/>
              </w:rPr>
              <w:fldChar w:fldCharType="end"/>
            </w:r>
          </w:p>
        </w:tc>
      </w:tr>
      <w:tr w:rsidR="0043257F" w:rsidRPr="004A31F1" w14:paraId="206F8F4A" w14:textId="77777777" w:rsidTr="00432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237"/>
        </w:trPr>
        <w:tc>
          <w:tcPr>
            <w:tcW w:w="1993" w:type="pct"/>
            <w:gridSpan w:val="6"/>
          </w:tcPr>
          <w:p w14:paraId="59DE8562" w14:textId="77777777" w:rsidR="0043257F" w:rsidRPr="004A31F1" w:rsidRDefault="0043257F" w:rsidP="0054009A">
            <w:pPr>
              <w:rPr>
                <w:rFonts w:ascii="Arial" w:hAnsi="Arial" w:cs="Arial"/>
                <w:sz w:val="14"/>
              </w:rPr>
            </w:pPr>
          </w:p>
        </w:tc>
        <w:tc>
          <w:tcPr>
            <w:tcW w:w="2635" w:type="pct"/>
            <w:tcBorders>
              <w:top w:val="single" w:sz="4" w:space="0" w:color="auto"/>
            </w:tcBorders>
          </w:tcPr>
          <w:p w14:paraId="48AFEEF9" w14:textId="77777777" w:rsidR="0043257F" w:rsidRPr="004A31F1" w:rsidRDefault="0043257F" w:rsidP="0054009A">
            <w:pPr>
              <w:jc w:val="center"/>
              <w:rPr>
                <w:rFonts w:ascii="Arial" w:hAnsi="Arial" w:cs="Arial"/>
                <w:sz w:val="14"/>
              </w:rPr>
            </w:pPr>
            <w:r w:rsidRPr="004A31F1">
              <w:rPr>
                <w:rFonts w:ascii="Arial" w:hAnsi="Arial" w:cs="Arial"/>
                <w:sz w:val="14"/>
              </w:rPr>
              <w:t>(Name in Druckbuchstaben)</w:t>
            </w:r>
          </w:p>
        </w:tc>
      </w:tr>
    </w:tbl>
    <w:p w14:paraId="72D8D2A3" w14:textId="77777777" w:rsidR="0043257F" w:rsidRPr="004A31F1" w:rsidRDefault="0043257F" w:rsidP="0043257F">
      <w:pPr>
        <w:rPr>
          <w:rFonts w:ascii="Arial" w:hAnsi="Arial" w:cs="Arial"/>
          <w:b/>
          <w:bCs/>
          <w:noProof/>
        </w:rPr>
      </w:pPr>
    </w:p>
    <w:p w14:paraId="52E7FB43" w14:textId="51AEEFEB" w:rsidR="00571C8C" w:rsidRPr="004A31F1" w:rsidRDefault="00571C8C">
      <w:pPr>
        <w:rPr>
          <w:rFonts w:ascii="Arial" w:hAnsi="Arial" w:cs="Arial"/>
          <w:b/>
          <w:sz w:val="26"/>
          <w:szCs w:val="26"/>
        </w:rPr>
      </w:pPr>
    </w:p>
    <w:p w14:paraId="48F59C71" w14:textId="117F7EC9" w:rsidR="00CE0722" w:rsidRPr="004A31F1" w:rsidRDefault="00CE0722">
      <w:pPr>
        <w:rPr>
          <w:rFonts w:ascii="Arial" w:hAnsi="Arial" w:cs="Arial"/>
          <w:b/>
          <w:sz w:val="26"/>
          <w:szCs w:val="26"/>
        </w:rPr>
      </w:pPr>
      <w:r w:rsidRPr="004A31F1">
        <w:rPr>
          <w:rFonts w:ascii="Arial" w:hAnsi="Arial" w:cs="Arial"/>
          <w:b/>
          <w:sz w:val="26"/>
          <w:szCs w:val="26"/>
        </w:rPr>
        <w:br w:type="page"/>
      </w:r>
    </w:p>
    <w:p w14:paraId="1C294E1F" w14:textId="77777777" w:rsidR="00606BFF" w:rsidRPr="00C32236" w:rsidRDefault="009232B7" w:rsidP="00C32236">
      <w:pPr>
        <w:pBdr>
          <w:right w:val="single" w:sz="4" w:space="4" w:color="auto"/>
        </w:pBdr>
        <w:rPr>
          <w:rFonts w:ascii="Arial" w:hAnsi="Arial" w:cs="Arial"/>
          <w:b/>
          <w:sz w:val="24"/>
        </w:rPr>
      </w:pPr>
      <w:r w:rsidRPr="00C32236">
        <w:rPr>
          <w:rFonts w:ascii="Arial" w:hAnsi="Arial" w:cs="Arial"/>
          <w:b/>
          <w:sz w:val="24"/>
        </w:rPr>
        <w:t xml:space="preserve">Der Antragsteller bestätigt, dass dem DVGW-Antrag G 493-1 </w:t>
      </w:r>
      <w:r w:rsidR="00B97F29" w:rsidRPr="00C32236">
        <w:rPr>
          <w:rFonts w:ascii="Arial" w:hAnsi="Arial" w:cs="Arial"/>
          <w:b/>
          <w:sz w:val="24"/>
        </w:rPr>
        <w:t xml:space="preserve">(gilt speziell für Gruppe 4) </w:t>
      </w:r>
    </w:p>
    <w:p w14:paraId="242AD1F6" w14:textId="740919A2" w:rsidR="009232B7" w:rsidRPr="00C32236" w:rsidRDefault="009232B7" w:rsidP="00C32236">
      <w:pPr>
        <w:pBdr>
          <w:right w:val="single" w:sz="4" w:space="4" w:color="auto"/>
        </w:pBdr>
        <w:rPr>
          <w:rFonts w:ascii="Arial" w:hAnsi="Arial" w:cs="Arial"/>
          <w:b/>
          <w:sz w:val="24"/>
        </w:rPr>
      </w:pPr>
      <w:r w:rsidRPr="00C32236">
        <w:rPr>
          <w:rFonts w:ascii="Arial" w:hAnsi="Arial" w:cs="Arial"/>
          <w:b/>
          <w:sz w:val="24"/>
        </w:rPr>
        <w:t xml:space="preserve">folgende Anlagen beiliegen </w:t>
      </w:r>
    </w:p>
    <w:p w14:paraId="19C58D81" w14:textId="77777777" w:rsidR="009232B7" w:rsidRPr="00C32236" w:rsidRDefault="009232B7" w:rsidP="00C32236">
      <w:pPr>
        <w:pBdr>
          <w:right w:val="single" w:sz="4" w:space="4" w:color="auto"/>
        </w:pBdr>
        <w:rPr>
          <w:rFonts w:ascii="Arial" w:hAnsi="Arial" w:cs="Arial"/>
        </w:rPr>
      </w:pPr>
      <w:r w:rsidRPr="00C32236">
        <w:rPr>
          <w:rFonts w:ascii="Arial" w:hAnsi="Arial" w:cs="Arial"/>
        </w:rPr>
        <w:t>(zutreffendes bitte ankreuzen):</w:t>
      </w:r>
    </w:p>
    <w:p w14:paraId="4AD25E1C" w14:textId="77777777" w:rsidR="009232B7" w:rsidRPr="00C32236" w:rsidRDefault="009232B7" w:rsidP="00C32236">
      <w:pPr>
        <w:rPr>
          <w:rFonts w:ascii="Arial" w:hAnsi="Arial" w:cs="Arial"/>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bottom w:w="113" w:type="dxa"/>
          <w:right w:w="70" w:type="dxa"/>
        </w:tblCellMar>
        <w:tblLook w:val="0000" w:firstRow="0" w:lastRow="0" w:firstColumn="0" w:lastColumn="0" w:noHBand="0" w:noVBand="0"/>
      </w:tblPr>
      <w:tblGrid>
        <w:gridCol w:w="474"/>
        <w:gridCol w:w="428"/>
        <w:gridCol w:w="648"/>
        <w:gridCol w:w="434"/>
        <w:gridCol w:w="1770"/>
        <w:gridCol w:w="426"/>
        <w:gridCol w:w="5526"/>
        <w:gridCol w:w="780"/>
      </w:tblGrid>
      <w:tr w:rsidR="00860EAC" w:rsidRPr="00C32236" w14:paraId="34C834ED" w14:textId="77777777" w:rsidTr="00C32236">
        <w:trPr>
          <w:trHeight w:val="624"/>
        </w:trPr>
        <w:tc>
          <w:tcPr>
            <w:tcW w:w="226" w:type="pct"/>
            <w:tcBorders>
              <w:top w:val="nil"/>
              <w:left w:val="nil"/>
              <w:bottom w:val="nil"/>
              <w:right w:val="nil"/>
            </w:tcBorders>
          </w:tcPr>
          <w:p w14:paraId="0371469F"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2BAEEB33"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7081C829"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3DE8B56C"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2384B2B3" w14:textId="77777777" w:rsidR="009232B7" w:rsidRPr="00C32236" w:rsidRDefault="009232B7"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Vollständig ausgefüllte Antragsformblätter</w:t>
            </w:r>
          </w:p>
        </w:tc>
      </w:tr>
      <w:tr w:rsidR="00860EAC" w:rsidRPr="00C32236" w14:paraId="5795DDF4" w14:textId="77777777" w:rsidTr="00C32236">
        <w:trPr>
          <w:trHeight w:val="624"/>
        </w:trPr>
        <w:tc>
          <w:tcPr>
            <w:tcW w:w="226" w:type="pct"/>
            <w:tcBorders>
              <w:top w:val="nil"/>
              <w:left w:val="nil"/>
              <w:bottom w:val="nil"/>
              <w:right w:val="nil"/>
            </w:tcBorders>
          </w:tcPr>
          <w:p w14:paraId="7FA32EE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324B46B6"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0CE47216"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32F971C9"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268F03EA" w14:textId="28961493" w:rsidR="009232B7" w:rsidRPr="00C32236" w:rsidRDefault="00BC1252"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Organigramm</w:t>
            </w:r>
            <w:r w:rsidR="005B4019" w:rsidRPr="00C32236">
              <w:rPr>
                <w:rFonts w:ascii="Arial" w:eastAsia="Aptos" w:hAnsi="Arial" w:cs="Arial"/>
                <w:sz w:val="22"/>
                <w:szCs w:val="22"/>
                <w:lang w:eastAsia="en-US"/>
              </w:rPr>
              <w:t xml:space="preserve"> der Unter</w:t>
            </w:r>
            <w:r w:rsidR="004E2CFF" w:rsidRPr="00C32236">
              <w:rPr>
                <w:rFonts w:ascii="Arial" w:eastAsia="Aptos" w:hAnsi="Arial" w:cs="Arial"/>
                <w:sz w:val="22"/>
                <w:szCs w:val="22"/>
                <w:lang w:eastAsia="en-US"/>
              </w:rPr>
              <w:t>nehmensstruktur</w:t>
            </w:r>
            <w:r w:rsidRPr="00C32236">
              <w:rPr>
                <w:rFonts w:ascii="Arial" w:eastAsia="Aptos" w:hAnsi="Arial" w:cs="Arial"/>
                <w:sz w:val="22"/>
                <w:szCs w:val="22"/>
                <w:lang w:eastAsia="en-US"/>
              </w:rPr>
              <w:t xml:space="preserve"> (hier </w:t>
            </w:r>
            <w:r w:rsidR="0013790D" w:rsidRPr="00C32236">
              <w:rPr>
                <w:rFonts w:ascii="Arial" w:eastAsia="Aptos" w:hAnsi="Arial" w:cs="Arial"/>
                <w:sz w:val="22"/>
                <w:szCs w:val="22"/>
                <w:lang w:eastAsia="en-US"/>
              </w:rPr>
              <w:t>muss</w:t>
            </w:r>
            <w:r w:rsidRPr="00C32236">
              <w:rPr>
                <w:rFonts w:ascii="Arial" w:eastAsia="Aptos" w:hAnsi="Arial" w:cs="Arial"/>
                <w:sz w:val="22"/>
                <w:szCs w:val="22"/>
                <w:lang w:eastAsia="en-US"/>
              </w:rPr>
              <w:t xml:space="preserve"> der verantwortliche Fachmann für die Elektro- bzw. Elektro- und Automatisierungstechnik </w:t>
            </w:r>
            <w:r w:rsidR="0049312F" w:rsidRPr="00C32236">
              <w:rPr>
                <w:rFonts w:ascii="Arial" w:eastAsia="Aptos" w:hAnsi="Arial" w:cs="Arial"/>
                <w:sz w:val="22"/>
                <w:szCs w:val="22"/>
                <w:lang w:eastAsia="en-US"/>
              </w:rPr>
              <w:t>dargestellt werden</w:t>
            </w:r>
            <w:r w:rsidRPr="00C32236">
              <w:rPr>
                <w:rFonts w:ascii="Arial" w:eastAsia="Aptos" w:hAnsi="Arial" w:cs="Arial"/>
                <w:sz w:val="22"/>
                <w:szCs w:val="22"/>
                <w:lang w:eastAsia="en-US"/>
              </w:rPr>
              <w:t>)</w:t>
            </w:r>
          </w:p>
        </w:tc>
      </w:tr>
      <w:tr w:rsidR="00860EAC" w:rsidRPr="00C32236" w14:paraId="0EFBBD31" w14:textId="77777777" w:rsidTr="00C32236">
        <w:trPr>
          <w:trHeight w:val="624"/>
        </w:trPr>
        <w:tc>
          <w:tcPr>
            <w:tcW w:w="226" w:type="pct"/>
            <w:tcBorders>
              <w:top w:val="nil"/>
              <w:left w:val="nil"/>
              <w:bottom w:val="nil"/>
              <w:right w:val="nil"/>
            </w:tcBorders>
          </w:tcPr>
          <w:p w14:paraId="2B70D174"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222013A1"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39DBBB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1537261D"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7FBDD6B6" w14:textId="77777777" w:rsidR="009232B7" w:rsidRPr="00C32236" w:rsidRDefault="009232B7"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Kopie der Gewerbeanmeldung und des Auszuges aus dem Handelsregister</w:t>
            </w:r>
          </w:p>
          <w:p w14:paraId="30E2FC74"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sz w:val="22"/>
                <w:szCs w:val="22"/>
              </w:rPr>
              <w:t>(alternativ Eintragung in die Handwerksrolle o.ä.)</w:t>
            </w:r>
          </w:p>
        </w:tc>
      </w:tr>
      <w:tr w:rsidR="00860EAC" w:rsidRPr="00C32236" w14:paraId="62A069AA" w14:textId="77777777" w:rsidTr="00C32236">
        <w:trPr>
          <w:trHeight w:val="624"/>
        </w:trPr>
        <w:tc>
          <w:tcPr>
            <w:tcW w:w="226" w:type="pct"/>
            <w:tcBorders>
              <w:top w:val="nil"/>
              <w:left w:val="nil"/>
              <w:bottom w:val="nil"/>
              <w:right w:val="nil"/>
            </w:tcBorders>
          </w:tcPr>
          <w:p w14:paraId="6A95CC7A"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0FD24FB2"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12481E4F"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73BF6A7A"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1164C9DA" w14:textId="77777777" w:rsidR="009232B7" w:rsidRPr="00C32236" w:rsidRDefault="009232B7"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Bescheinigung über den Abschluss einer Betriebshaftpflichtversicherung</w:t>
            </w:r>
          </w:p>
        </w:tc>
      </w:tr>
      <w:tr w:rsidR="00860EAC" w:rsidRPr="00C32236" w14:paraId="6D509066" w14:textId="77777777" w:rsidTr="00C32236">
        <w:trPr>
          <w:trHeight w:val="624"/>
        </w:trPr>
        <w:tc>
          <w:tcPr>
            <w:tcW w:w="226" w:type="pct"/>
            <w:tcBorders>
              <w:top w:val="nil"/>
              <w:left w:val="nil"/>
              <w:bottom w:val="nil"/>
              <w:right w:val="nil"/>
            </w:tcBorders>
          </w:tcPr>
          <w:p w14:paraId="3F0284CF"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5EADE22C"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FCA9E2E"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2B232FA4"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7FE773C0" w14:textId="73573F8E" w:rsidR="009232B7" w:rsidRPr="00C32236" w:rsidRDefault="00F83DEE"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Qualifikationsnachweis (</w:t>
            </w:r>
            <w:r w:rsidR="00F1298C" w:rsidRPr="00C32236">
              <w:rPr>
                <w:rFonts w:ascii="Arial" w:eastAsia="Aptos" w:hAnsi="Arial" w:cs="Arial"/>
                <w:sz w:val="22"/>
                <w:szCs w:val="22"/>
                <w:lang w:eastAsia="en-US"/>
              </w:rPr>
              <w:t xml:space="preserve">Abschlusszeugnisse; </w:t>
            </w:r>
            <w:r w:rsidRPr="00C32236">
              <w:rPr>
                <w:rFonts w:ascii="Arial" w:eastAsia="Aptos" w:hAnsi="Arial" w:cs="Arial"/>
                <w:sz w:val="22"/>
                <w:szCs w:val="22"/>
                <w:lang w:eastAsia="en-US"/>
              </w:rPr>
              <w:t>mind. Meister oder Techniker oder höher aus der Fachrichtung Elektrotechnik)</w:t>
            </w:r>
          </w:p>
        </w:tc>
      </w:tr>
      <w:tr w:rsidR="00860EAC" w:rsidRPr="00C32236" w14:paraId="62BCAD74" w14:textId="77777777" w:rsidTr="00C32236">
        <w:trPr>
          <w:trHeight w:val="624"/>
        </w:trPr>
        <w:tc>
          <w:tcPr>
            <w:tcW w:w="226" w:type="pct"/>
            <w:tcBorders>
              <w:top w:val="nil"/>
              <w:left w:val="nil"/>
              <w:bottom w:val="nil"/>
              <w:right w:val="nil"/>
            </w:tcBorders>
          </w:tcPr>
          <w:p w14:paraId="46C07870"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60D9435E"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09FA4F75"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62C6FAF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0696D02B" w14:textId="4B4C7804" w:rsidR="009232B7" w:rsidRPr="00C32236" w:rsidRDefault="009E56D1"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Benennung als verantwortlicher Fachmann für die Elektro- bzw. Elektro- und Automatisierungstechnik durch den Arbeitgeber</w:t>
            </w:r>
            <w:r w:rsidR="00CA7A53" w:rsidRPr="00C32236">
              <w:rPr>
                <w:rFonts w:ascii="Arial" w:eastAsia="Aptos" w:hAnsi="Arial" w:cs="Arial"/>
                <w:sz w:val="22"/>
                <w:szCs w:val="22"/>
                <w:lang w:eastAsia="en-US"/>
              </w:rPr>
              <w:t xml:space="preserve"> mit fester Einbindung in die Prozesse</w:t>
            </w:r>
          </w:p>
        </w:tc>
      </w:tr>
      <w:tr w:rsidR="00860EAC" w:rsidRPr="00C32236" w14:paraId="1E69C823" w14:textId="77777777" w:rsidTr="00C32236">
        <w:trPr>
          <w:trHeight w:val="624"/>
        </w:trPr>
        <w:tc>
          <w:tcPr>
            <w:tcW w:w="226" w:type="pct"/>
            <w:tcBorders>
              <w:top w:val="nil"/>
              <w:left w:val="nil"/>
              <w:bottom w:val="nil"/>
              <w:right w:val="nil"/>
            </w:tcBorders>
          </w:tcPr>
          <w:p w14:paraId="7B571EF1"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584B01A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508B587B"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0CCE4758"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6093BA95" w14:textId="2A677254" w:rsidR="009232B7" w:rsidRPr="00C32236" w:rsidRDefault="00E1205D" w:rsidP="00C32236">
            <w:pPr>
              <w:pStyle w:val="Kopfzeile"/>
              <w:tabs>
                <w:tab w:val="clear" w:pos="4536"/>
                <w:tab w:val="clear" w:pos="9072"/>
              </w:tabs>
              <w:rPr>
                <w:rFonts w:ascii="Arial" w:hAnsi="Arial" w:cs="Arial"/>
                <w:bCs/>
                <w:sz w:val="22"/>
                <w:szCs w:val="22"/>
              </w:rPr>
            </w:pPr>
            <w:r w:rsidRPr="00C32236">
              <w:rPr>
                <w:rFonts w:ascii="Arial" w:eastAsia="Aptos" w:hAnsi="Arial" w:cs="Arial"/>
                <w:sz w:val="22"/>
                <w:szCs w:val="22"/>
                <w:lang w:eastAsia="en-US"/>
              </w:rPr>
              <w:t>Stellenbeschreibung des verantwortlichen Fachmannes für die Elektro- bzw. Elektro- und Automatisierungstechnik inkl. Entscheidungskompetenz</w:t>
            </w:r>
          </w:p>
        </w:tc>
      </w:tr>
      <w:tr w:rsidR="00860EAC" w:rsidRPr="00C32236" w14:paraId="53CE184D" w14:textId="77777777" w:rsidTr="00C32236">
        <w:trPr>
          <w:trHeight w:val="624"/>
        </w:trPr>
        <w:tc>
          <w:tcPr>
            <w:tcW w:w="226" w:type="pct"/>
            <w:tcBorders>
              <w:top w:val="nil"/>
              <w:left w:val="nil"/>
              <w:bottom w:val="nil"/>
              <w:right w:val="nil"/>
            </w:tcBorders>
          </w:tcPr>
          <w:p w14:paraId="5B2FB0AB"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4F9974AD"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D1DE18C"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0E628364"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74574A66" w14:textId="5EC3F376" w:rsidR="009232B7" w:rsidRPr="00C32236" w:rsidRDefault="000C7F72"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 xml:space="preserve">Vertretungsregelungen des verantwortlichen Fachmannes </w:t>
            </w:r>
            <w:r w:rsidR="00325FCF" w:rsidRPr="00C32236">
              <w:rPr>
                <w:rFonts w:ascii="Arial" w:eastAsia="Aptos" w:hAnsi="Arial" w:cs="Arial"/>
                <w:sz w:val="22"/>
                <w:szCs w:val="22"/>
                <w:lang w:eastAsia="en-US"/>
              </w:rPr>
              <w:t>für die Elektro- bzw. Elektro- und Automatisierungstechnik</w:t>
            </w:r>
            <w:r w:rsidRPr="00C32236">
              <w:rPr>
                <w:rFonts w:ascii="Arial" w:hAnsi="Arial" w:cs="Arial"/>
                <w:sz w:val="22"/>
                <w:szCs w:val="22"/>
              </w:rPr>
              <w:t xml:space="preserve"> mit Angabe der Qualifikation des Vertreters (Tabellenform oder in Stellenbeschreibung oder im Organigramm)</w:t>
            </w:r>
          </w:p>
        </w:tc>
      </w:tr>
      <w:tr w:rsidR="00860EAC" w:rsidRPr="00C32236" w14:paraId="4AF5EA51" w14:textId="77777777" w:rsidTr="00C32236">
        <w:trPr>
          <w:trHeight w:val="624"/>
        </w:trPr>
        <w:tc>
          <w:tcPr>
            <w:tcW w:w="226" w:type="pct"/>
            <w:tcBorders>
              <w:top w:val="nil"/>
              <w:left w:val="nil"/>
              <w:bottom w:val="nil"/>
              <w:right w:val="nil"/>
            </w:tcBorders>
          </w:tcPr>
          <w:p w14:paraId="24871585"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6D515718"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6487345E"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31F0F5B5"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040EE864" w14:textId="4B9F1423" w:rsidR="009232B7" w:rsidRPr="00C32236" w:rsidRDefault="00D7153B"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übersichtliche Darstellung des einschlägigen beruflichen Werdeganges</w:t>
            </w:r>
            <w:r w:rsidR="003F5482" w:rsidRPr="00C32236">
              <w:rPr>
                <w:rFonts w:ascii="Arial" w:hAnsi="Arial" w:cs="Arial"/>
                <w:sz w:val="22"/>
                <w:szCs w:val="22"/>
              </w:rPr>
              <w:t xml:space="preserve"> (Lebenslauf)</w:t>
            </w:r>
            <w:r w:rsidRPr="00C32236">
              <w:rPr>
                <w:rFonts w:ascii="Arial" w:hAnsi="Arial" w:cs="Arial"/>
                <w:sz w:val="22"/>
                <w:szCs w:val="22"/>
              </w:rPr>
              <w:t xml:space="preserve"> seit Berufsabschluss des verantwortlichen Fachmannes</w:t>
            </w:r>
            <w:r w:rsidR="003F5482" w:rsidRPr="00C32236">
              <w:rPr>
                <w:rFonts w:ascii="Arial" w:hAnsi="Arial" w:cs="Arial"/>
                <w:sz w:val="22"/>
                <w:szCs w:val="22"/>
              </w:rPr>
              <w:t xml:space="preserve"> </w:t>
            </w:r>
            <w:r w:rsidR="003F5482" w:rsidRPr="00C32236">
              <w:rPr>
                <w:rFonts w:ascii="Arial" w:eastAsia="Aptos" w:hAnsi="Arial" w:cs="Arial"/>
                <w:sz w:val="22"/>
                <w:szCs w:val="22"/>
                <w:lang w:eastAsia="en-US"/>
              </w:rPr>
              <w:t>für die Elektro- bzw. Elektro- und Automatisierungstechnik</w:t>
            </w:r>
            <w:r w:rsidRPr="00C32236">
              <w:rPr>
                <w:rFonts w:ascii="Arial" w:hAnsi="Arial" w:cs="Arial"/>
                <w:sz w:val="22"/>
                <w:szCs w:val="22"/>
              </w:rPr>
              <w:t xml:space="preserve"> zum Nachweis der mindestens 3-jährigen Erfahrung</w:t>
            </w:r>
          </w:p>
        </w:tc>
      </w:tr>
      <w:tr w:rsidR="00860EAC" w:rsidRPr="00C32236" w14:paraId="131DD95F" w14:textId="77777777" w:rsidTr="00C32236">
        <w:trPr>
          <w:trHeight w:val="816"/>
        </w:trPr>
        <w:tc>
          <w:tcPr>
            <w:tcW w:w="226" w:type="pct"/>
            <w:tcBorders>
              <w:top w:val="nil"/>
              <w:left w:val="nil"/>
              <w:bottom w:val="nil"/>
              <w:right w:val="nil"/>
            </w:tcBorders>
          </w:tcPr>
          <w:p w14:paraId="572B02C9"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2816BF4C"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0BB59E21"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51801175"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05907D26" w14:textId="130B1990" w:rsidR="009232B7" w:rsidRPr="00C32236" w:rsidRDefault="004E5105" w:rsidP="00C32236">
            <w:pPr>
              <w:pStyle w:val="Kopfzeile"/>
              <w:tabs>
                <w:tab w:val="clear" w:pos="4536"/>
                <w:tab w:val="clear" w:pos="9072"/>
              </w:tabs>
              <w:rPr>
                <w:rFonts w:ascii="Arial" w:hAnsi="Arial" w:cs="Arial"/>
                <w:sz w:val="22"/>
                <w:szCs w:val="22"/>
              </w:rPr>
            </w:pPr>
            <w:r w:rsidRPr="00C32236">
              <w:rPr>
                <w:rFonts w:ascii="Arial" w:hAnsi="Arial" w:cs="Arial"/>
                <w:sz w:val="22"/>
                <w:szCs w:val="22"/>
              </w:rPr>
              <w:t xml:space="preserve">Referenzliste </w:t>
            </w:r>
            <w:r w:rsidR="00F362E7" w:rsidRPr="00C32236">
              <w:rPr>
                <w:rFonts w:ascii="Arial" w:eastAsia="Aptos" w:hAnsi="Arial" w:cs="Arial"/>
                <w:sz w:val="22"/>
                <w:szCs w:val="22"/>
                <w:lang w:eastAsia="en-US"/>
              </w:rPr>
              <w:t xml:space="preserve">des verantwortlichen Fachmannes </w:t>
            </w:r>
            <w:r w:rsidR="00816AE2" w:rsidRPr="00C32236">
              <w:rPr>
                <w:rFonts w:ascii="Arial" w:eastAsia="Aptos" w:hAnsi="Arial" w:cs="Arial"/>
                <w:sz w:val="22"/>
                <w:szCs w:val="22"/>
                <w:lang w:eastAsia="en-US"/>
              </w:rPr>
              <w:t>für</w:t>
            </w:r>
            <w:r w:rsidR="00F362E7" w:rsidRPr="00C32236">
              <w:rPr>
                <w:rFonts w:ascii="Arial" w:eastAsia="Aptos" w:hAnsi="Arial" w:cs="Arial"/>
                <w:sz w:val="22"/>
                <w:szCs w:val="22"/>
                <w:lang w:eastAsia="en-US"/>
              </w:rPr>
              <w:t xml:space="preserve"> d</w:t>
            </w:r>
            <w:r w:rsidR="00816AE2" w:rsidRPr="00C32236">
              <w:rPr>
                <w:rFonts w:ascii="Arial" w:eastAsia="Aptos" w:hAnsi="Arial" w:cs="Arial"/>
                <w:sz w:val="22"/>
                <w:szCs w:val="22"/>
                <w:lang w:eastAsia="en-US"/>
              </w:rPr>
              <w:t>ie</w:t>
            </w:r>
            <w:r w:rsidR="00F362E7" w:rsidRPr="00C32236">
              <w:rPr>
                <w:rFonts w:ascii="Arial" w:eastAsia="Aptos" w:hAnsi="Arial" w:cs="Arial"/>
                <w:sz w:val="22"/>
                <w:szCs w:val="22"/>
                <w:lang w:eastAsia="en-US"/>
              </w:rPr>
              <w:t xml:space="preserve"> Elektro- bzw. Elektro- und Automatisierungstechnik</w:t>
            </w:r>
            <w:r w:rsidRPr="00C32236">
              <w:rPr>
                <w:rFonts w:ascii="Arial" w:hAnsi="Arial" w:cs="Arial"/>
                <w:sz w:val="22"/>
                <w:szCs w:val="22"/>
              </w:rPr>
              <w:t xml:space="preserve"> mit Aufführung der Beteiligung an konkreten Projekten im Zusammenhang der Referenzliste im Antrag (siehe Kapitel 9.3)</w:t>
            </w:r>
          </w:p>
        </w:tc>
      </w:tr>
      <w:tr w:rsidR="00860EAC" w:rsidRPr="00C32236" w14:paraId="780A1456" w14:textId="77777777" w:rsidTr="00C32236">
        <w:trPr>
          <w:trHeight w:val="624"/>
        </w:trPr>
        <w:tc>
          <w:tcPr>
            <w:tcW w:w="226" w:type="pct"/>
            <w:tcBorders>
              <w:top w:val="nil"/>
              <w:left w:val="nil"/>
              <w:bottom w:val="nil"/>
              <w:right w:val="nil"/>
            </w:tcBorders>
          </w:tcPr>
          <w:p w14:paraId="7B28DEAF"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69F3E339"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C60E11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3BA811F6"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39C5E5B5" w14:textId="1168C130" w:rsidR="009232B7" w:rsidRPr="00C32236" w:rsidRDefault="003B62FD"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Liste des Fachpersonals</w:t>
            </w:r>
            <w:r w:rsidR="00E93764" w:rsidRPr="00C32236">
              <w:rPr>
                <w:rFonts w:ascii="Arial" w:eastAsia="Aptos" w:hAnsi="Arial" w:cs="Arial"/>
                <w:sz w:val="22"/>
                <w:szCs w:val="22"/>
                <w:lang w:eastAsia="en-US"/>
              </w:rPr>
              <w:t>.</w:t>
            </w:r>
            <w:r w:rsidR="002C3E89" w:rsidRPr="00C32236">
              <w:rPr>
                <w:rFonts w:ascii="Arial" w:eastAsia="Aptos" w:hAnsi="Arial" w:cs="Arial"/>
                <w:sz w:val="22"/>
                <w:szCs w:val="22"/>
                <w:lang w:eastAsia="en-US"/>
              </w:rPr>
              <w:t xml:space="preserve"> </w:t>
            </w:r>
            <w:r w:rsidR="00E93764" w:rsidRPr="00C32236">
              <w:rPr>
                <w:rFonts w:ascii="Arial" w:eastAsia="Aptos" w:hAnsi="Arial" w:cs="Arial"/>
                <w:sz w:val="22"/>
                <w:szCs w:val="22"/>
                <w:lang w:eastAsia="en-US"/>
              </w:rPr>
              <w:t>H</w:t>
            </w:r>
            <w:r w:rsidR="002C3E89" w:rsidRPr="00C32236">
              <w:rPr>
                <w:rFonts w:ascii="Arial" w:eastAsia="Aptos" w:hAnsi="Arial" w:cs="Arial"/>
                <w:sz w:val="22"/>
                <w:szCs w:val="22"/>
                <w:lang w:eastAsia="en-US"/>
              </w:rPr>
              <w:t>ier sollte der verantwortliche Fachmann für die Elektro- bzw. Elektro- und Automatisierungstechnik</w:t>
            </w:r>
            <w:r w:rsidR="00E93764" w:rsidRPr="00C32236">
              <w:rPr>
                <w:rFonts w:ascii="Arial" w:eastAsia="Aptos" w:hAnsi="Arial" w:cs="Arial"/>
                <w:sz w:val="22"/>
                <w:szCs w:val="22"/>
                <w:lang w:eastAsia="en-US"/>
              </w:rPr>
              <w:t xml:space="preserve"> und alle</w:t>
            </w:r>
            <w:r w:rsidR="005B6ED8" w:rsidRPr="00C32236">
              <w:rPr>
                <w:rFonts w:ascii="Arial" w:eastAsia="Aptos" w:hAnsi="Arial" w:cs="Arial"/>
                <w:sz w:val="22"/>
                <w:szCs w:val="22"/>
                <w:lang w:eastAsia="en-US"/>
              </w:rPr>
              <w:t xml:space="preserve"> benannten</w:t>
            </w:r>
            <w:r w:rsidR="00E93764" w:rsidRPr="00C32236">
              <w:rPr>
                <w:rFonts w:ascii="Arial" w:eastAsia="Aptos" w:hAnsi="Arial" w:cs="Arial"/>
                <w:sz w:val="22"/>
                <w:szCs w:val="22"/>
                <w:lang w:eastAsia="en-US"/>
              </w:rPr>
              <w:t xml:space="preserve"> Fachkräfte</w:t>
            </w:r>
            <w:r w:rsidR="003950F9" w:rsidRPr="00C32236">
              <w:rPr>
                <w:rFonts w:ascii="Arial" w:eastAsia="Aptos" w:hAnsi="Arial" w:cs="Arial"/>
                <w:sz w:val="22"/>
                <w:szCs w:val="22"/>
                <w:lang w:eastAsia="en-US"/>
              </w:rPr>
              <w:t>,</w:t>
            </w:r>
            <w:r w:rsidR="002C3E89" w:rsidRPr="00C32236">
              <w:rPr>
                <w:rFonts w:ascii="Arial" w:eastAsia="Aptos" w:hAnsi="Arial" w:cs="Arial"/>
                <w:sz w:val="22"/>
                <w:szCs w:val="22"/>
                <w:lang w:eastAsia="en-US"/>
              </w:rPr>
              <w:t xml:space="preserve"> </w:t>
            </w:r>
            <w:r w:rsidR="003950F9" w:rsidRPr="00C32236">
              <w:rPr>
                <w:rFonts w:ascii="Arial" w:eastAsia="Aptos" w:hAnsi="Arial" w:cs="Arial"/>
                <w:sz w:val="22"/>
                <w:szCs w:val="22"/>
                <w:lang w:eastAsia="en-US"/>
              </w:rPr>
              <w:t xml:space="preserve">die in diesem Bereich tätig sind, </w:t>
            </w:r>
            <w:r w:rsidR="005D5EF2" w:rsidRPr="00C32236">
              <w:rPr>
                <w:rFonts w:ascii="Arial" w:eastAsia="Aptos" w:hAnsi="Arial" w:cs="Arial"/>
                <w:sz w:val="22"/>
                <w:szCs w:val="22"/>
                <w:lang w:eastAsia="en-US"/>
              </w:rPr>
              <w:t>aufgeführt werden.</w:t>
            </w:r>
            <w:r w:rsidR="00D23FB8" w:rsidRPr="00C32236">
              <w:rPr>
                <w:rFonts w:ascii="Arial" w:hAnsi="Arial" w:cs="Arial"/>
                <w:sz w:val="22"/>
                <w:szCs w:val="22"/>
              </w:rPr>
              <w:t xml:space="preserve"> (siehe Musterliste in den Erläuterungen)</w:t>
            </w:r>
          </w:p>
        </w:tc>
      </w:tr>
      <w:tr w:rsidR="00860EAC" w:rsidRPr="00C32236" w14:paraId="23F29A96" w14:textId="77777777" w:rsidTr="00C32236">
        <w:trPr>
          <w:trHeight w:val="624"/>
        </w:trPr>
        <w:tc>
          <w:tcPr>
            <w:tcW w:w="226" w:type="pct"/>
            <w:tcBorders>
              <w:top w:val="nil"/>
              <w:left w:val="nil"/>
              <w:bottom w:val="nil"/>
              <w:right w:val="nil"/>
            </w:tcBorders>
          </w:tcPr>
          <w:p w14:paraId="35BB214D"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66F95CC3"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0768A439"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5470CA17" w14:textId="77777777" w:rsidR="009232B7" w:rsidRPr="00C32236" w:rsidRDefault="009232B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0605B4B8" w14:textId="66A50644" w:rsidR="009232B7" w:rsidRPr="00C32236" w:rsidRDefault="009876C7" w:rsidP="00C32236">
            <w:pPr>
              <w:pStyle w:val="Kopfzeile"/>
              <w:tabs>
                <w:tab w:val="clear" w:pos="4536"/>
                <w:tab w:val="clear" w:pos="9072"/>
              </w:tabs>
              <w:rPr>
                <w:rFonts w:ascii="Arial" w:hAnsi="Arial" w:cs="Arial"/>
                <w:bCs/>
                <w:sz w:val="22"/>
                <w:szCs w:val="22"/>
              </w:rPr>
            </w:pPr>
            <w:r w:rsidRPr="00C32236">
              <w:rPr>
                <w:rFonts w:ascii="Arial" w:eastAsia="Aptos" w:hAnsi="Arial" w:cs="Arial"/>
                <w:sz w:val="22"/>
                <w:szCs w:val="22"/>
                <w:lang w:eastAsia="en-US"/>
              </w:rPr>
              <w:t>Benennung der Fachkraft zur Prüfung der elektrischen Anlage (durch den Arbeitgeber). Siehe hier Punkt 7.7.1 im Arbeitsblatt</w:t>
            </w:r>
          </w:p>
        </w:tc>
      </w:tr>
      <w:tr w:rsidR="00860EAC" w:rsidRPr="00C32236" w14:paraId="7D72E059" w14:textId="77777777" w:rsidTr="00C32236">
        <w:trPr>
          <w:trHeight w:val="624"/>
        </w:trPr>
        <w:tc>
          <w:tcPr>
            <w:tcW w:w="226" w:type="pct"/>
            <w:tcBorders>
              <w:top w:val="nil"/>
              <w:left w:val="nil"/>
              <w:bottom w:val="nil"/>
              <w:right w:val="nil"/>
            </w:tcBorders>
          </w:tcPr>
          <w:p w14:paraId="7613A582" w14:textId="6DEB42AE"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6AC1677B" w14:textId="751C8DF6"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18ABD23F" w14:textId="7EA023B3"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12AD7855" w14:textId="608687D5"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23EE0642" w14:textId="5CD0EA69" w:rsidR="004C5217" w:rsidRPr="00C32236" w:rsidRDefault="001E453F" w:rsidP="00C32236">
            <w:pPr>
              <w:pStyle w:val="Kopfzeile"/>
              <w:tabs>
                <w:tab w:val="clear" w:pos="4536"/>
                <w:tab w:val="clear" w:pos="9072"/>
              </w:tabs>
              <w:rPr>
                <w:rFonts w:ascii="Arial" w:hAnsi="Arial" w:cs="Arial"/>
                <w:bCs/>
                <w:sz w:val="22"/>
                <w:szCs w:val="22"/>
              </w:rPr>
            </w:pPr>
            <w:r w:rsidRPr="00C32236">
              <w:rPr>
                <w:rFonts w:ascii="Arial" w:eastAsia="Aptos" w:hAnsi="Arial" w:cs="Arial"/>
                <w:sz w:val="22"/>
                <w:szCs w:val="22"/>
                <w:lang w:eastAsia="en-US"/>
              </w:rPr>
              <w:t>Benennung der Fachkraft zur Prüfung der Eignung von Geräten und Schutzsystemen in EX-Bereichen (durch den Arbeitgeber). Siehe hier Punkt 7.7.2 im Arbeitsblatt.</w:t>
            </w:r>
          </w:p>
        </w:tc>
      </w:tr>
      <w:tr w:rsidR="00860EAC" w:rsidRPr="00C32236" w14:paraId="55AB77F3" w14:textId="77777777" w:rsidTr="00C32236">
        <w:trPr>
          <w:trHeight w:val="624"/>
        </w:trPr>
        <w:tc>
          <w:tcPr>
            <w:tcW w:w="226" w:type="pct"/>
            <w:tcBorders>
              <w:top w:val="nil"/>
              <w:left w:val="nil"/>
              <w:bottom w:val="nil"/>
              <w:right w:val="nil"/>
            </w:tcBorders>
          </w:tcPr>
          <w:p w14:paraId="0787CC62" w14:textId="15A0DE53"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7FB88358" w14:textId="577DC475"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6493CC90" w14:textId="0EE6A016"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151BAB6C" w14:textId="40982ED4"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618C126B" w14:textId="36D664EE" w:rsidR="004C5217" w:rsidRPr="00C32236" w:rsidRDefault="00697C10" w:rsidP="00C32236">
            <w:pPr>
              <w:pStyle w:val="Kopfzeile"/>
              <w:tabs>
                <w:tab w:val="clear" w:pos="4536"/>
                <w:tab w:val="clear" w:pos="9072"/>
              </w:tabs>
              <w:rPr>
                <w:rFonts w:ascii="Arial" w:hAnsi="Arial" w:cs="Arial"/>
                <w:bCs/>
                <w:sz w:val="22"/>
                <w:szCs w:val="22"/>
              </w:rPr>
            </w:pPr>
            <w:r w:rsidRPr="00C32236">
              <w:rPr>
                <w:rFonts w:ascii="Arial" w:eastAsia="Aptos" w:hAnsi="Arial" w:cs="Arial"/>
                <w:sz w:val="22"/>
                <w:szCs w:val="22"/>
                <w:lang w:eastAsia="en-US"/>
              </w:rPr>
              <w:t>Benennung der Fachkraft für Blitzschutzsysteme in EX-Bereichen (durch den Arbeitgeber). Siehe hier Punkt 7.7.3 im Arbeitsblatt.</w:t>
            </w:r>
          </w:p>
        </w:tc>
      </w:tr>
      <w:tr w:rsidR="00860EAC" w:rsidRPr="00C32236" w14:paraId="13097D9A" w14:textId="77777777" w:rsidTr="00C32236">
        <w:trPr>
          <w:trHeight w:val="624"/>
        </w:trPr>
        <w:tc>
          <w:tcPr>
            <w:tcW w:w="226" w:type="pct"/>
            <w:tcBorders>
              <w:top w:val="nil"/>
              <w:left w:val="nil"/>
              <w:bottom w:val="nil"/>
              <w:right w:val="nil"/>
            </w:tcBorders>
          </w:tcPr>
          <w:p w14:paraId="2D21389F" w14:textId="638825A8" w:rsidR="004C5217" w:rsidRPr="00C32236" w:rsidRDefault="004C5217" w:rsidP="00C32236">
            <w:pPr>
              <w:pStyle w:val="Kopfzeile"/>
              <w:tabs>
                <w:tab w:val="clear" w:pos="4536"/>
                <w:tab w:val="clear" w:pos="9072"/>
              </w:tabs>
              <w:rPr>
                <w:rFonts w:ascii="Arial" w:hAnsi="Arial" w:cs="Arial"/>
                <w:bCs/>
                <w:sz w:val="22"/>
                <w:szCs w:val="22"/>
              </w:rPr>
            </w:pPr>
          </w:p>
        </w:tc>
        <w:tc>
          <w:tcPr>
            <w:tcW w:w="204" w:type="pct"/>
            <w:tcBorders>
              <w:top w:val="nil"/>
              <w:left w:val="nil"/>
              <w:bottom w:val="nil"/>
              <w:right w:val="nil"/>
            </w:tcBorders>
          </w:tcPr>
          <w:p w14:paraId="6E85F437" w14:textId="17C10922" w:rsidR="004C5217" w:rsidRPr="00C32236" w:rsidRDefault="004C5217" w:rsidP="00C32236">
            <w:pPr>
              <w:pStyle w:val="Kopfzeile"/>
              <w:tabs>
                <w:tab w:val="clear" w:pos="4536"/>
                <w:tab w:val="clear" w:pos="9072"/>
              </w:tabs>
              <w:rPr>
                <w:rFonts w:ascii="Arial" w:hAnsi="Arial" w:cs="Arial"/>
                <w:bCs/>
                <w:sz w:val="22"/>
                <w:szCs w:val="22"/>
              </w:rPr>
            </w:pPr>
          </w:p>
        </w:tc>
        <w:tc>
          <w:tcPr>
            <w:tcW w:w="309" w:type="pct"/>
            <w:tcBorders>
              <w:top w:val="nil"/>
              <w:left w:val="nil"/>
              <w:bottom w:val="nil"/>
              <w:right w:val="nil"/>
            </w:tcBorders>
          </w:tcPr>
          <w:p w14:paraId="23F6D49F" w14:textId="1BB55D17" w:rsidR="004C5217" w:rsidRPr="00C32236" w:rsidRDefault="004C5217" w:rsidP="00C32236">
            <w:pPr>
              <w:pStyle w:val="Kopfzeile"/>
              <w:tabs>
                <w:tab w:val="clear" w:pos="4536"/>
                <w:tab w:val="clear" w:pos="9072"/>
              </w:tabs>
              <w:rPr>
                <w:rFonts w:ascii="Arial" w:hAnsi="Arial" w:cs="Arial"/>
                <w:bCs/>
                <w:sz w:val="22"/>
                <w:szCs w:val="22"/>
              </w:rPr>
            </w:pPr>
          </w:p>
        </w:tc>
        <w:tc>
          <w:tcPr>
            <w:tcW w:w="207" w:type="pct"/>
            <w:tcBorders>
              <w:top w:val="nil"/>
              <w:left w:val="nil"/>
              <w:bottom w:val="nil"/>
              <w:right w:val="nil"/>
            </w:tcBorders>
          </w:tcPr>
          <w:p w14:paraId="4F47AE4E" w14:textId="114EEBB6" w:rsidR="004C5217" w:rsidRPr="00C32236" w:rsidRDefault="004C5217" w:rsidP="00C32236">
            <w:pPr>
              <w:pStyle w:val="Kopfzeile"/>
              <w:tabs>
                <w:tab w:val="clear" w:pos="4536"/>
                <w:tab w:val="clear" w:pos="9072"/>
              </w:tabs>
              <w:rPr>
                <w:rFonts w:ascii="Arial" w:hAnsi="Arial" w:cs="Arial"/>
                <w:bCs/>
                <w:sz w:val="22"/>
                <w:szCs w:val="22"/>
              </w:rPr>
            </w:pPr>
          </w:p>
        </w:tc>
        <w:tc>
          <w:tcPr>
            <w:tcW w:w="4054" w:type="pct"/>
            <w:gridSpan w:val="4"/>
            <w:tcBorders>
              <w:top w:val="nil"/>
              <w:left w:val="nil"/>
              <w:bottom w:val="nil"/>
              <w:right w:val="single" w:sz="4" w:space="0" w:color="auto"/>
            </w:tcBorders>
          </w:tcPr>
          <w:p w14:paraId="0BF6B850" w14:textId="00DFE498" w:rsidR="004C5217" w:rsidRPr="00C32236" w:rsidRDefault="004C5217" w:rsidP="00C32236">
            <w:pPr>
              <w:pStyle w:val="Kopfzeile"/>
              <w:tabs>
                <w:tab w:val="clear" w:pos="4536"/>
                <w:tab w:val="clear" w:pos="9072"/>
              </w:tabs>
              <w:rPr>
                <w:rFonts w:ascii="Arial" w:hAnsi="Arial" w:cs="Arial"/>
                <w:bCs/>
                <w:sz w:val="22"/>
                <w:szCs w:val="22"/>
              </w:rPr>
            </w:pPr>
          </w:p>
        </w:tc>
      </w:tr>
      <w:tr w:rsidR="00860EAC" w:rsidRPr="00C32236" w14:paraId="66D3D2BB" w14:textId="77777777" w:rsidTr="00C32236">
        <w:trPr>
          <w:trHeight w:val="624"/>
        </w:trPr>
        <w:tc>
          <w:tcPr>
            <w:tcW w:w="226" w:type="pct"/>
            <w:tcBorders>
              <w:top w:val="nil"/>
              <w:left w:val="nil"/>
              <w:bottom w:val="nil"/>
              <w:right w:val="nil"/>
            </w:tcBorders>
          </w:tcPr>
          <w:p w14:paraId="6E243AAF"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7EEC3F2F"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840F8C4"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7F94596E"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74DD3F57" w14:textId="65599C6B" w:rsidR="004C5217" w:rsidRPr="00C32236" w:rsidRDefault="00D2145C"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Schulungsplan des laufenden und zukünftigen Jahres</w:t>
            </w:r>
            <w:r w:rsidR="000D04C0" w:rsidRPr="00C32236">
              <w:rPr>
                <w:rFonts w:ascii="Arial" w:eastAsia="Aptos" w:hAnsi="Arial" w:cs="Arial"/>
                <w:sz w:val="22"/>
                <w:szCs w:val="22"/>
                <w:lang w:eastAsia="en-US"/>
              </w:rPr>
              <w:t>.</w:t>
            </w:r>
            <w:r w:rsidRPr="00C32236">
              <w:rPr>
                <w:rFonts w:ascii="Arial" w:eastAsia="Aptos" w:hAnsi="Arial" w:cs="Arial"/>
                <w:sz w:val="22"/>
                <w:szCs w:val="22"/>
                <w:lang w:eastAsia="en-US"/>
              </w:rPr>
              <w:t xml:space="preserve"> </w:t>
            </w:r>
            <w:r w:rsidR="000D04C0" w:rsidRPr="00C32236">
              <w:rPr>
                <w:rFonts w:ascii="Arial" w:eastAsia="Aptos" w:hAnsi="Arial" w:cs="Arial"/>
                <w:sz w:val="22"/>
                <w:szCs w:val="22"/>
                <w:lang w:eastAsia="en-US"/>
              </w:rPr>
              <w:t>H</w:t>
            </w:r>
            <w:r w:rsidRPr="00C32236">
              <w:rPr>
                <w:rFonts w:ascii="Arial" w:eastAsia="Aptos" w:hAnsi="Arial" w:cs="Arial"/>
                <w:sz w:val="22"/>
                <w:szCs w:val="22"/>
                <w:lang w:eastAsia="en-US"/>
              </w:rPr>
              <w:t>ier sollte der verantwortliche Fachmann für die Elektro- bzw. Elektro- und Automatisierungstechnik</w:t>
            </w:r>
            <w:r w:rsidR="004B22F8" w:rsidRPr="00C32236">
              <w:rPr>
                <w:rFonts w:ascii="Arial" w:eastAsia="Aptos" w:hAnsi="Arial" w:cs="Arial"/>
                <w:sz w:val="22"/>
                <w:szCs w:val="22"/>
                <w:lang w:eastAsia="en-US"/>
              </w:rPr>
              <w:t>,</w:t>
            </w:r>
            <w:r w:rsidR="004C5217" w:rsidRPr="00C32236">
              <w:rPr>
                <w:rFonts w:ascii="Arial" w:hAnsi="Arial" w:cs="Arial"/>
                <w:sz w:val="22"/>
                <w:szCs w:val="22"/>
              </w:rPr>
              <w:t xml:space="preserve"> </w:t>
            </w:r>
            <w:r w:rsidR="000D04C0" w:rsidRPr="00C32236">
              <w:rPr>
                <w:rFonts w:ascii="Arial" w:hAnsi="Arial" w:cs="Arial"/>
                <w:sz w:val="22"/>
                <w:szCs w:val="22"/>
              </w:rPr>
              <w:t xml:space="preserve">aller </w:t>
            </w:r>
            <w:r w:rsidR="005B6ED8" w:rsidRPr="00C32236">
              <w:rPr>
                <w:rFonts w:ascii="Arial" w:hAnsi="Arial" w:cs="Arial"/>
                <w:sz w:val="22"/>
                <w:szCs w:val="22"/>
              </w:rPr>
              <w:t>b</w:t>
            </w:r>
            <w:r w:rsidR="008D0C08" w:rsidRPr="00C32236">
              <w:rPr>
                <w:rFonts w:ascii="Arial" w:hAnsi="Arial" w:cs="Arial"/>
                <w:sz w:val="22"/>
                <w:szCs w:val="22"/>
              </w:rPr>
              <w:t>enannten Fachkräfte und das Fachpersonal aufgeführt werden.</w:t>
            </w:r>
          </w:p>
        </w:tc>
      </w:tr>
      <w:tr w:rsidR="00860EAC" w:rsidRPr="00C32236" w14:paraId="5AA9659D" w14:textId="77777777" w:rsidTr="00C32236">
        <w:trPr>
          <w:trHeight w:val="624"/>
        </w:trPr>
        <w:tc>
          <w:tcPr>
            <w:tcW w:w="226" w:type="pct"/>
            <w:tcBorders>
              <w:top w:val="nil"/>
              <w:left w:val="nil"/>
              <w:bottom w:val="nil"/>
              <w:right w:val="nil"/>
            </w:tcBorders>
          </w:tcPr>
          <w:p w14:paraId="67483FF3"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59CA3C52"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3E78F6F9"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41A7787D"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50C61891" w14:textId="6687E9A7" w:rsidR="004C5217" w:rsidRPr="00C32236" w:rsidRDefault="00D253A4"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Schulungsnachweise der letzten fünf Jahre des verantwortlichen Fachmannes für die Elektro- bzw. Elektro- und Automatisierungstechnik</w:t>
            </w:r>
            <w:r w:rsidR="005B6ED8" w:rsidRPr="00C32236">
              <w:rPr>
                <w:rFonts w:ascii="Arial" w:eastAsia="Aptos" w:hAnsi="Arial" w:cs="Arial"/>
                <w:sz w:val="22"/>
                <w:szCs w:val="22"/>
                <w:lang w:eastAsia="en-US"/>
              </w:rPr>
              <w:t>,</w:t>
            </w:r>
            <w:r w:rsidR="00586D59" w:rsidRPr="00C32236">
              <w:rPr>
                <w:rFonts w:ascii="Arial" w:hAnsi="Arial" w:cs="Arial"/>
                <w:sz w:val="22"/>
                <w:szCs w:val="22"/>
              </w:rPr>
              <w:t xml:space="preserve"> aller </w:t>
            </w:r>
            <w:r w:rsidR="005B6ED8" w:rsidRPr="00C32236">
              <w:rPr>
                <w:rFonts w:ascii="Arial" w:hAnsi="Arial" w:cs="Arial"/>
                <w:sz w:val="22"/>
                <w:szCs w:val="22"/>
              </w:rPr>
              <w:t>b</w:t>
            </w:r>
            <w:r w:rsidR="00586D59" w:rsidRPr="00C32236">
              <w:rPr>
                <w:rFonts w:ascii="Arial" w:hAnsi="Arial" w:cs="Arial"/>
                <w:sz w:val="22"/>
                <w:szCs w:val="22"/>
              </w:rPr>
              <w:t>enannten Fachkräfte und d</w:t>
            </w:r>
            <w:r w:rsidR="00180A5F" w:rsidRPr="00C32236">
              <w:rPr>
                <w:rFonts w:ascii="Arial" w:hAnsi="Arial" w:cs="Arial"/>
                <w:sz w:val="22"/>
                <w:szCs w:val="22"/>
              </w:rPr>
              <w:t>e</w:t>
            </w:r>
            <w:r w:rsidR="00586D59" w:rsidRPr="00C32236">
              <w:rPr>
                <w:rFonts w:ascii="Arial" w:hAnsi="Arial" w:cs="Arial"/>
                <w:sz w:val="22"/>
                <w:szCs w:val="22"/>
              </w:rPr>
              <w:t>s Fachpersonal</w:t>
            </w:r>
            <w:r w:rsidR="00180A5F" w:rsidRPr="00C32236">
              <w:rPr>
                <w:rFonts w:ascii="Arial" w:hAnsi="Arial" w:cs="Arial"/>
                <w:sz w:val="22"/>
                <w:szCs w:val="22"/>
              </w:rPr>
              <w:t>s</w:t>
            </w:r>
            <w:r w:rsidR="000E0983" w:rsidRPr="00C32236">
              <w:rPr>
                <w:rFonts w:ascii="Arial" w:hAnsi="Arial" w:cs="Arial"/>
                <w:sz w:val="22"/>
                <w:szCs w:val="22"/>
              </w:rPr>
              <w:t>.</w:t>
            </w:r>
          </w:p>
        </w:tc>
      </w:tr>
      <w:tr w:rsidR="00860EAC" w:rsidRPr="00C32236" w14:paraId="038B7EA5" w14:textId="77777777" w:rsidTr="00C32236">
        <w:trPr>
          <w:trHeight w:val="624"/>
        </w:trPr>
        <w:tc>
          <w:tcPr>
            <w:tcW w:w="226" w:type="pct"/>
            <w:tcBorders>
              <w:top w:val="nil"/>
              <w:left w:val="nil"/>
              <w:bottom w:val="nil"/>
              <w:right w:val="nil"/>
            </w:tcBorders>
          </w:tcPr>
          <w:p w14:paraId="2FAC2A4D"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7ADFA5E2"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70EBCE1A"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214EB727"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63D528CF" w14:textId="28514734" w:rsidR="004C5217" w:rsidRPr="00C32236" w:rsidRDefault="000E0983"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Nachweis Zertifikat nach DIN EN ISO 9001 (falls vorhanden).</w:t>
            </w:r>
          </w:p>
        </w:tc>
      </w:tr>
      <w:tr w:rsidR="00860EAC" w:rsidRPr="00C32236" w14:paraId="3AE2A8E0" w14:textId="77777777" w:rsidTr="00C32236">
        <w:trPr>
          <w:trHeight w:val="624"/>
        </w:trPr>
        <w:tc>
          <w:tcPr>
            <w:tcW w:w="226" w:type="pct"/>
            <w:tcBorders>
              <w:top w:val="nil"/>
              <w:left w:val="nil"/>
              <w:bottom w:val="nil"/>
              <w:right w:val="nil"/>
            </w:tcBorders>
          </w:tcPr>
          <w:p w14:paraId="19863392"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4C752149"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448ABEAB"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19C17519"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2DB604CB" w14:textId="03D4A27D" w:rsidR="004C5217" w:rsidRPr="00C32236" w:rsidRDefault="004F1977"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Nachweis (Anweisung) der Regelung eines Prüf- und Freigabevermerks von erstellten Dokumenten für den verantwortlichen Fachmann für die Elektro- bzw. Elektro- und Automatisierungstechnik.</w:t>
            </w:r>
          </w:p>
        </w:tc>
      </w:tr>
      <w:tr w:rsidR="00860EAC" w:rsidRPr="00C32236" w14:paraId="5E9BA573" w14:textId="77777777" w:rsidTr="00C32236">
        <w:trPr>
          <w:trHeight w:val="624"/>
        </w:trPr>
        <w:tc>
          <w:tcPr>
            <w:tcW w:w="226" w:type="pct"/>
            <w:tcBorders>
              <w:top w:val="nil"/>
              <w:left w:val="nil"/>
              <w:bottom w:val="nil"/>
              <w:right w:val="nil"/>
            </w:tcBorders>
          </w:tcPr>
          <w:p w14:paraId="24757E01"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4A6FC407"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3CC02E50"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33BD90E0"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0A6BA4BD" w14:textId="024E1F4F" w:rsidR="004C5217" w:rsidRPr="00C32236" w:rsidRDefault="00603B9E"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Erfahrung/Referenzen des Unternehmens in der Elektro- bzw. Elektro- und Automatisierungstechnik (Liste 8.3 inkl. Referenzschreiben des Auftraggebers) der letzten drei Jahre.</w:t>
            </w:r>
          </w:p>
        </w:tc>
      </w:tr>
      <w:tr w:rsidR="00860EAC" w:rsidRPr="00C32236" w14:paraId="67ADDD0F" w14:textId="77777777" w:rsidTr="00C32236">
        <w:trPr>
          <w:trHeight w:val="624"/>
        </w:trPr>
        <w:tc>
          <w:tcPr>
            <w:tcW w:w="226" w:type="pct"/>
            <w:tcBorders>
              <w:top w:val="nil"/>
              <w:left w:val="nil"/>
              <w:bottom w:val="nil"/>
              <w:right w:val="nil"/>
            </w:tcBorders>
          </w:tcPr>
          <w:p w14:paraId="14270EDD"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3971DED8"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607EE4E6"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7F2042FD"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13B6D248" w14:textId="648A46D3" w:rsidR="004C5217" w:rsidRPr="00C32236" w:rsidRDefault="009A25FC"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Dokumentation einer geplanten und geprüften elektro- bzw. elektro- und automatisierungstechnischen Anlage. Diese sollte am Überprüfungstag den Experten vorgelegt werden.</w:t>
            </w:r>
          </w:p>
        </w:tc>
      </w:tr>
      <w:tr w:rsidR="00860EAC" w:rsidRPr="00C32236" w14:paraId="4E5AB31C" w14:textId="77777777" w:rsidTr="00C32236">
        <w:trPr>
          <w:trHeight w:val="624"/>
        </w:trPr>
        <w:tc>
          <w:tcPr>
            <w:tcW w:w="226" w:type="pct"/>
            <w:tcBorders>
              <w:top w:val="nil"/>
              <w:left w:val="nil"/>
              <w:bottom w:val="nil"/>
              <w:right w:val="nil"/>
            </w:tcBorders>
          </w:tcPr>
          <w:p w14:paraId="14067E8A"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Ja</w:t>
            </w:r>
          </w:p>
        </w:tc>
        <w:tc>
          <w:tcPr>
            <w:tcW w:w="204" w:type="pct"/>
            <w:tcBorders>
              <w:top w:val="nil"/>
              <w:left w:val="nil"/>
              <w:bottom w:val="nil"/>
              <w:right w:val="nil"/>
            </w:tcBorders>
          </w:tcPr>
          <w:p w14:paraId="583131CC"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4"/>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309" w:type="pct"/>
            <w:tcBorders>
              <w:top w:val="nil"/>
              <w:left w:val="nil"/>
              <w:bottom w:val="nil"/>
              <w:right w:val="nil"/>
            </w:tcBorders>
          </w:tcPr>
          <w:p w14:paraId="72504BC1"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t>Nein</w:t>
            </w:r>
          </w:p>
        </w:tc>
        <w:tc>
          <w:tcPr>
            <w:tcW w:w="207" w:type="pct"/>
            <w:tcBorders>
              <w:top w:val="nil"/>
              <w:left w:val="nil"/>
              <w:bottom w:val="nil"/>
              <w:right w:val="nil"/>
            </w:tcBorders>
          </w:tcPr>
          <w:p w14:paraId="0D77137E" w14:textId="77777777" w:rsidR="004C5217" w:rsidRPr="00C32236" w:rsidRDefault="004C5217" w:rsidP="00C32236">
            <w:pPr>
              <w:pStyle w:val="Kopfzeile"/>
              <w:tabs>
                <w:tab w:val="clear" w:pos="4536"/>
                <w:tab w:val="clear" w:pos="9072"/>
              </w:tabs>
              <w:rPr>
                <w:rFonts w:ascii="Arial" w:hAnsi="Arial" w:cs="Arial"/>
                <w:bCs/>
                <w:sz w:val="22"/>
                <w:szCs w:val="22"/>
              </w:rPr>
            </w:pPr>
            <w:r w:rsidRPr="00C32236">
              <w:rPr>
                <w:rFonts w:ascii="Arial" w:hAnsi="Arial" w:cs="Arial"/>
                <w:bCs/>
                <w:sz w:val="22"/>
                <w:szCs w:val="22"/>
              </w:rPr>
              <w:fldChar w:fldCharType="begin">
                <w:ffData>
                  <w:name w:val="Kontrollkästchen65"/>
                  <w:enabled/>
                  <w:calcOnExit w:val="0"/>
                  <w:checkBox>
                    <w:sizeAuto/>
                    <w:default w:val="0"/>
                  </w:checkBox>
                </w:ffData>
              </w:fldChar>
            </w:r>
            <w:r w:rsidRPr="00C32236">
              <w:rPr>
                <w:rFonts w:ascii="Arial" w:hAnsi="Arial" w:cs="Arial"/>
                <w:bCs/>
                <w:sz w:val="22"/>
                <w:szCs w:val="22"/>
              </w:rPr>
              <w:instrText xml:space="preserve"> FORMCHECKBOX </w:instrText>
            </w:r>
            <w:r w:rsidRPr="00C32236">
              <w:rPr>
                <w:rFonts w:ascii="Arial" w:hAnsi="Arial" w:cs="Arial"/>
                <w:bCs/>
                <w:sz w:val="22"/>
                <w:szCs w:val="22"/>
              </w:rPr>
            </w:r>
            <w:r w:rsidRPr="00C32236">
              <w:rPr>
                <w:rFonts w:ascii="Arial" w:hAnsi="Arial" w:cs="Arial"/>
                <w:bCs/>
                <w:sz w:val="22"/>
                <w:szCs w:val="22"/>
              </w:rPr>
              <w:fldChar w:fldCharType="separate"/>
            </w:r>
            <w:r w:rsidRPr="00C32236">
              <w:rPr>
                <w:rFonts w:ascii="Arial" w:hAnsi="Arial" w:cs="Arial"/>
                <w:bCs/>
                <w:sz w:val="22"/>
                <w:szCs w:val="22"/>
              </w:rPr>
              <w:fldChar w:fldCharType="end"/>
            </w:r>
          </w:p>
        </w:tc>
        <w:tc>
          <w:tcPr>
            <w:tcW w:w="4054" w:type="pct"/>
            <w:gridSpan w:val="4"/>
            <w:tcBorders>
              <w:top w:val="nil"/>
              <w:left w:val="nil"/>
              <w:bottom w:val="nil"/>
              <w:right w:val="single" w:sz="4" w:space="0" w:color="auto"/>
            </w:tcBorders>
          </w:tcPr>
          <w:p w14:paraId="2C337D4D" w14:textId="2ADCB584" w:rsidR="004C5217" w:rsidRPr="00C32236" w:rsidRDefault="00B531CD" w:rsidP="00C32236">
            <w:pPr>
              <w:pStyle w:val="Kopfzeile"/>
              <w:tabs>
                <w:tab w:val="clear" w:pos="4536"/>
                <w:tab w:val="clear" w:pos="9072"/>
              </w:tabs>
              <w:rPr>
                <w:rFonts w:ascii="Arial" w:hAnsi="Arial" w:cs="Arial"/>
                <w:sz w:val="22"/>
                <w:szCs w:val="22"/>
              </w:rPr>
            </w:pPr>
            <w:r w:rsidRPr="00C32236">
              <w:rPr>
                <w:rFonts w:ascii="Arial" w:eastAsia="Aptos" w:hAnsi="Arial" w:cs="Arial"/>
                <w:sz w:val="22"/>
                <w:szCs w:val="22"/>
                <w:lang w:eastAsia="en-US"/>
              </w:rPr>
              <w:t>Die Gerätetechnische Ausrüstung wird am Tag der Überprüfung vor Ort eingesehen.</w:t>
            </w:r>
          </w:p>
        </w:tc>
      </w:tr>
      <w:tr w:rsidR="00860EAC" w:rsidRPr="00C32236" w14:paraId="6E1BB311" w14:textId="77777777" w:rsidTr="00B50107">
        <w:trPr>
          <w:trHeight w:val="624"/>
        </w:trPr>
        <w:tc>
          <w:tcPr>
            <w:tcW w:w="226" w:type="pct"/>
            <w:tcBorders>
              <w:top w:val="nil"/>
              <w:left w:val="nil"/>
              <w:bottom w:val="nil"/>
              <w:right w:val="nil"/>
            </w:tcBorders>
          </w:tcPr>
          <w:p w14:paraId="326010DF" w14:textId="1B75CD3A" w:rsidR="004C5217" w:rsidRPr="00C32236" w:rsidRDefault="004C5217" w:rsidP="00C32236">
            <w:pPr>
              <w:pStyle w:val="Kopfzeile"/>
              <w:tabs>
                <w:tab w:val="clear" w:pos="4536"/>
                <w:tab w:val="clear" w:pos="9072"/>
              </w:tabs>
              <w:rPr>
                <w:rFonts w:ascii="Arial" w:hAnsi="Arial" w:cs="Arial"/>
                <w:bCs/>
                <w:sz w:val="22"/>
                <w:szCs w:val="22"/>
              </w:rPr>
            </w:pPr>
          </w:p>
        </w:tc>
        <w:tc>
          <w:tcPr>
            <w:tcW w:w="204" w:type="pct"/>
            <w:tcBorders>
              <w:top w:val="nil"/>
              <w:left w:val="nil"/>
              <w:bottom w:val="nil"/>
              <w:right w:val="nil"/>
            </w:tcBorders>
          </w:tcPr>
          <w:p w14:paraId="2A73F96E" w14:textId="1C80FCFA" w:rsidR="004C5217" w:rsidRPr="00C32236" w:rsidRDefault="004C5217" w:rsidP="00C32236">
            <w:pPr>
              <w:pStyle w:val="Kopfzeile"/>
              <w:tabs>
                <w:tab w:val="clear" w:pos="4536"/>
                <w:tab w:val="clear" w:pos="9072"/>
              </w:tabs>
              <w:rPr>
                <w:rFonts w:ascii="Arial" w:hAnsi="Arial" w:cs="Arial"/>
                <w:bCs/>
                <w:sz w:val="22"/>
                <w:szCs w:val="22"/>
              </w:rPr>
            </w:pPr>
          </w:p>
        </w:tc>
        <w:tc>
          <w:tcPr>
            <w:tcW w:w="309" w:type="pct"/>
            <w:tcBorders>
              <w:top w:val="nil"/>
              <w:left w:val="nil"/>
              <w:bottom w:val="nil"/>
              <w:right w:val="nil"/>
            </w:tcBorders>
          </w:tcPr>
          <w:p w14:paraId="3E34B033" w14:textId="0E598CF3" w:rsidR="004C5217" w:rsidRPr="00C32236" w:rsidRDefault="004C5217" w:rsidP="00C32236">
            <w:pPr>
              <w:pStyle w:val="Kopfzeile"/>
              <w:tabs>
                <w:tab w:val="clear" w:pos="4536"/>
                <w:tab w:val="clear" w:pos="9072"/>
              </w:tabs>
              <w:rPr>
                <w:rFonts w:ascii="Arial" w:hAnsi="Arial" w:cs="Arial"/>
                <w:bCs/>
                <w:sz w:val="22"/>
                <w:szCs w:val="22"/>
              </w:rPr>
            </w:pPr>
          </w:p>
        </w:tc>
        <w:tc>
          <w:tcPr>
            <w:tcW w:w="207" w:type="pct"/>
            <w:tcBorders>
              <w:top w:val="nil"/>
              <w:left w:val="nil"/>
              <w:bottom w:val="nil"/>
              <w:right w:val="nil"/>
            </w:tcBorders>
          </w:tcPr>
          <w:p w14:paraId="06587A0F" w14:textId="1BA7C5BC" w:rsidR="004C5217" w:rsidRPr="00C32236" w:rsidRDefault="004C5217" w:rsidP="00C32236">
            <w:pPr>
              <w:pStyle w:val="Kopfzeile"/>
              <w:tabs>
                <w:tab w:val="clear" w:pos="4536"/>
                <w:tab w:val="clear" w:pos="9072"/>
              </w:tabs>
              <w:rPr>
                <w:rFonts w:ascii="Arial" w:hAnsi="Arial" w:cs="Arial"/>
                <w:bCs/>
                <w:sz w:val="22"/>
                <w:szCs w:val="22"/>
              </w:rPr>
            </w:pPr>
          </w:p>
        </w:tc>
        <w:tc>
          <w:tcPr>
            <w:tcW w:w="4054" w:type="pct"/>
            <w:gridSpan w:val="4"/>
            <w:tcBorders>
              <w:top w:val="nil"/>
              <w:left w:val="nil"/>
              <w:bottom w:val="nil"/>
              <w:right w:val="nil"/>
            </w:tcBorders>
          </w:tcPr>
          <w:p w14:paraId="7BC9219E" w14:textId="2FC109F5" w:rsidR="004C5217" w:rsidRPr="00C32236" w:rsidRDefault="004C5217" w:rsidP="00C32236">
            <w:pPr>
              <w:pStyle w:val="Kopfzeile"/>
              <w:tabs>
                <w:tab w:val="clear" w:pos="4536"/>
                <w:tab w:val="clear" w:pos="9072"/>
              </w:tabs>
              <w:rPr>
                <w:rFonts w:ascii="Arial" w:hAnsi="Arial" w:cs="Arial"/>
                <w:bCs/>
                <w:sz w:val="22"/>
                <w:szCs w:val="22"/>
              </w:rPr>
            </w:pPr>
          </w:p>
        </w:tc>
      </w:tr>
      <w:tr w:rsidR="00860EAC" w:rsidRPr="00C32236" w14:paraId="1BEF7A1C" w14:textId="77777777" w:rsidTr="00B50107">
        <w:trPr>
          <w:trHeight w:val="624"/>
        </w:trPr>
        <w:tc>
          <w:tcPr>
            <w:tcW w:w="226" w:type="pct"/>
            <w:tcBorders>
              <w:top w:val="nil"/>
              <w:left w:val="nil"/>
              <w:bottom w:val="nil"/>
              <w:right w:val="nil"/>
            </w:tcBorders>
          </w:tcPr>
          <w:p w14:paraId="37B17901" w14:textId="77777777" w:rsidR="004C5217" w:rsidRPr="00C32236" w:rsidRDefault="004C5217" w:rsidP="00C32236">
            <w:pPr>
              <w:pStyle w:val="Kopfzeile"/>
              <w:tabs>
                <w:tab w:val="clear" w:pos="4536"/>
                <w:tab w:val="clear" w:pos="9072"/>
              </w:tabs>
              <w:rPr>
                <w:rFonts w:ascii="Arial" w:hAnsi="Arial" w:cs="Arial"/>
                <w:bCs/>
                <w:sz w:val="22"/>
                <w:szCs w:val="22"/>
              </w:rPr>
            </w:pPr>
          </w:p>
        </w:tc>
        <w:tc>
          <w:tcPr>
            <w:tcW w:w="204" w:type="pct"/>
            <w:tcBorders>
              <w:top w:val="nil"/>
              <w:left w:val="nil"/>
              <w:bottom w:val="nil"/>
              <w:right w:val="nil"/>
            </w:tcBorders>
          </w:tcPr>
          <w:p w14:paraId="2E7BEF82" w14:textId="77777777" w:rsidR="004C5217" w:rsidRPr="00C32236" w:rsidRDefault="004C5217" w:rsidP="00C32236">
            <w:pPr>
              <w:pStyle w:val="Kopfzeile"/>
              <w:tabs>
                <w:tab w:val="clear" w:pos="4536"/>
                <w:tab w:val="clear" w:pos="9072"/>
              </w:tabs>
              <w:rPr>
                <w:rFonts w:ascii="Arial" w:hAnsi="Arial" w:cs="Arial"/>
                <w:bCs/>
                <w:sz w:val="22"/>
                <w:szCs w:val="22"/>
              </w:rPr>
            </w:pPr>
          </w:p>
        </w:tc>
        <w:tc>
          <w:tcPr>
            <w:tcW w:w="309" w:type="pct"/>
            <w:tcBorders>
              <w:top w:val="nil"/>
              <w:left w:val="nil"/>
              <w:bottom w:val="nil"/>
              <w:right w:val="nil"/>
            </w:tcBorders>
          </w:tcPr>
          <w:p w14:paraId="63A02764" w14:textId="77777777" w:rsidR="004C5217" w:rsidRPr="00C32236" w:rsidRDefault="004C5217" w:rsidP="00C32236">
            <w:pPr>
              <w:pStyle w:val="Kopfzeile"/>
              <w:tabs>
                <w:tab w:val="clear" w:pos="4536"/>
                <w:tab w:val="clear" w:pos="9072"/>
              </w:tabs>
              <w:rPr>
                <w:rFonts w:ascii="Arial" w:hAnsi="Arial" w:cs="Arial"/>
                <w:bCs/>
                <w:sz w:val="22"/>
                <w:szCs w:val="22"/>
              </w:rPr>
            </w:pPr>
          </w:p>
        </w:tc>
        <w:tc>
          <w:tcPr>
            <w:tcW w:w="207" w:type="pct"/>
            <w:tcBorders>
              <w:top w:val="nil"/>
              <w:left w:val="nil"/>
              <w:bottom w:val="nil"/>
              <w:right w:val="nil"/>
            </w:tcBorders>
          </w:tcPr>
          <w:p w14:paraId="12140704" w14:textId="77777777" w:rsidR="004C5217" w:rsidRPr="00C32236" w:rsidRDefault="004C5217" w:rsidP="00C32236">
            <w:pPr>
              <w:pStyle w:val="Kopfzeile"/>
              <w:tabs>
                <w:tab w:val="clear" w:pos="4536"/>
                <w:tab w:val="clear" w:pos="9072"/>
              </w:tabs>
              <w:rPr>
                <w:rFonts w:ascii="Arial" w:hAnsi="Arial" w:cs="Arial"/>
                <w:bCs/>
                <w:sz w:val="22"/>
                <w:szCs w:val="22"/>
              </w:rPr>
            </w:pPr>
          </w:p>
        </w:tc>
        <w:tc>
          <w:tcPr>
            <w:tcW w:w="4054" w:type="pct"/>
            <w:gridSpan w:val="4"/>
            <w:tcBorders>
              <w:top w:val="nil"/>
              <w:left w:val="nil"/>
              <w:bottom w:val="nil"/>
              <w:right w:val="nil"/>
            </w:tcBorders>
          </w:tcPr>
          <w:p w14:paraId="255DD635" w14:textId="77777777" w:rsidR="004C5217" w:rsidRPr="00C32236" w:rsidRDefault="004C5217" w:rsidP="00C32236">
            <w:pPr>
              <w:pStyle w:val="Kopfzeile"/>
              <w:tabs>
                <w:tab w:val="clear" w:pos="4536"/>
                <w:tab w:val="clear" w:pos="9072"/>
              </w:tabs>
              <w:rPr>
                <w:rFonts w:ascii="Arial" w:hAnsi="Arial" w:cs="Arial"/>
                <w:bCs/>
                <w:sz w:val="22"/>
                <w:szCs w:val="22"/>
              </w:rPr>
            </w:pPr>
          </w:p>
        </w:tc>
      </w:tr>
      <w:tr w:rsidR="00860EAC" w:rsidRPr="00C32236" w14:paraId="1063A17F" w14:textId="77777777" w:rsidTr="00EC6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534"/>
        </w:trPr>
        <w:tc>
          <w:tcPr>
            <w:tcW w:w="1790" w:type="pct"/>
            <w:gridSpan w:val="5"/>
            <w:tcBorders>
              <w:bottom w:val="single" w:sz="4" w:space="0" w:color="auto"/>
            </w:tcBorders>
            <w:vAlign w:val="bottom"/>
          </w:tcPr>
          <w:p w14:paraId="4D2C4941" w14:textId="77777777" w:rsidR="004C5217" w:rsidRPr="00C32236" w:rsidRDefault="004C5217" w:rsidP="00C32236">
            <w:pPr>
              <w:rPr>
                <w:rFonts w:ascii="Arial" w:hAnsi="Arial" w:cs="Arial"/>
                <w:b/>
              </w:rPr>
            </w:pPr>
            <w:r w:rsidRPr="00C32236">
              <w:rPr>
                <w:rFonts w:ascii="Arial" w:hAnsi="Arial" w:cs="Arial"/>
                <w:b/>
              </w:rPr>
              <w:fldChar w:fldCharType="begin">
                <w:ffData>
                  <w:name w:val="Text52"/>
                  <w:enabled/>
                  <w:calcOnExit w:val="0"/>
                  <w:textInput>
                    <w:maxLength w:val="50"/>
                  </w:textInput>
                </w:ffData>
              </w:fldChar>
            </w:r>
            <w:r w:rsidRPr="00C32236">
              <w:rPr>
                <w:rFonts w:ascii="Arial" w:hAnsi="Arial" w:cs="Arial"/>
                <w:b/>
              </w:rPr>
              <w:instrText xml:space="preserve"> FORMTEXT </w:instrText>
            </w:r>
            <w:r w:rsidRPr="00C32236">
              <w:rPr>
                <w:rFonts w:ascii="Arial" w:hAnsi="Arial" w:cs="Arial"/>
                <w:b/>
              </w:rPr>
            </w:r>
            <w:r w:rsidRPr="00C32236">
              <w:rPr>
                <w:rFonts w:ascii="Arial" w:hAnsi="Arial" w:cs="Arial"/>
                <w:b/>
              </w:rPr>
              <w:fldChar w:fldCharType="separate"/>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rPr>
              <w:fldChar w:fldCharType="end"/>
            </w:r>
          </w:p>
        </w:tc>
        <w:tc>
          <w:tcPr>
            <w:tcW w:w="203" w:type="pct"/>
          </w:tcPr>
          <w:p w14:paraId="37032E96" w14:textId="77777777" w:rsidR="004C5217" w:rsidRPr="00C32236" w:rsidRDefault="004C5217" w:rsidP="00C32236">
            <w:pPr>
              <w:rPr>
                <w:rFonts w:ascii="Arial" w:hAnsi="Arial" w:cs="Arial"/>
                <w:b/>
                <w:sz w:val="22"/>
              </w:rPr>
            </w:pPr>
          </w:p>
        </w:tc>
        <w:tc>
          <w:tcPr>
            <w:tcW w:w="2635" w:type="pct"/>
            <w:tcBorders>
              <w:bottom w:val="single" w:sz="4" w:space="0" w:color="auto"/>
            </w:tcBorders>
            <w:vAlign w:val="bottom"/>
          </w:tcPr>
          <w:p w14:paraId="101F0085" w14:textId="77777777" w:rsidR="004C5217" w:rsidRPr="00C32236" w:rsidRDefault="004C5217" w:rsidP="00C32236">
            <w:pPr>
              <w:rPr>
                <w:rFonts w:ascii="Arial" w:hAnsi="Arial" w:cs="Arial"/>
                <w:b/>
              </w:rPr>
            </w:pPr>
            <w:r w:rsidRPr="00C32236">
              <w:rPr>
                <w:rFonts w:ascii="Arial" w:hAnsi="Arial" w:cs="Arial"/>
                <w:b/>
              </w:rPr>
              <w:fldChar w:fldCharType="begin">
                <w:ffData>
                  <w:name w:val="Text53"/>
                  <w:enabled/>
                  <w:calcOnExit w:val="0"/>
                  <w:textInput>
                    <w:maxLength w:val="50"/>
                  </w:textInput>
                </w:ffData>
              </w:fldChar>
            </w:r>
            <w:r w:rsidRPr="00C32236">
              <w:rPr>
                <w:rFonts w:ascii="Arial" w:hAnsi="Arial" w:cs="Arial"/>
                <w:b/>
              </w:rPr>
              <w:instrText xml:space="preserve"> FORMTEXT </w:instrText>
            </w:r>
            <w:r w:rsidRPr="00C32236">
              <w:rPr>
                <w:rFonts w:ascii="Arial" w:hAnsi="Arial" w:cs="Arial"/>
                <w:b/>
              </w:rPr>
            </w:r>
            <w:r w:rsidRPr="00C32236">
              <w:rPr>
                <w:rFonts w:ascii="Arial" w:hAnsi="Arial" w:cs="Arial"/>
                <w:b/>
              </w:rPr>
              <w:fldChar w:fldCharType="separate"/>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rPr>
              <w:fldChar w:fldCharType="end"/>
            </w:r>
          </w:p>
        </w:tc>
      </w:tr>
      <w:tr w:rsidR="00860EAC" w:rsidRPr="00C32236" w14:paraId="4FA5BBC1" w14:textId="77777777" w:rsidTr="00EC6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237"/>
        </w:trPr>
        <w:tc>
          <w:tcPr>
            <w:tcW w:w="1993" w:type="pct"/>
            <w:gridSpan w:val="6"/>
          </w:tcPr>
          <w:p w14:paraId="59373AEF" w14:textId="77777777" w:rsidR="004C5217" w:rsidRPr="00C32236" w:rsidRDefault="004C5217" w:rsidP="00C32236">
            <w:pPr>
              <w:rPr>
                <w:rFonts w:ascii="Arial" w:hAnsi="Arial" w:cs="Arial"/>
                <w:sz w:val="14"/>
              </w:rPr>
            </w:pPr>
            <w:r w:rsidRPr="00C32236">
              <w:rPr>
                <w:rFonts w:ascii="Arial" w:hAnsi="Arial" w:cs="Arial"/>
                <w:sz w:val="14"/>
              </w:rPr>
              <w:t>(Ort und Datum)</w:t>
            </w:r>
          </w:p>
        </w:tc>
        <w:tc>
          <w:tcPr>
            <w:tcW w:w="2635" w:type="pct"/>
            <w:tcBorders>
              <w:top w:val="single" w:sz="4" w:space="0" w:color="auto"/>
            </w:tcBorders>
          </w:tcPr>
          <w:p w14:paraId="36DCCCB3" w14:textId="77777777" w:rsidR="004C5217" w:rsidRPr="00C32236" w:rsidRDefault="004C5217" w:rsidP="00C32236">
            <w:pPr>
              <w:jc w:val="center"/>
              <w:rPr>
                <w:rFonts w:ascii="Arial" w:hAnsi="Arial" w:cs="Arial"/>
                <w:sz w:val="14"/>
              </w:rPr>
            </w:pPr>
            <w:r w:rsidRPr="00C32236">
              <w:rPr>
                <w:rFonts w:ascii="Arial" w:hAnsi="Arial" w:cs="Arial"/>
                <w:sz w:val="14"/>
              </w:rPr>
              <w:t>(Rechtsverbindliche Unterschrift und Stempel des (beantragenden) Zertifikatinhabers)</w:t>
            </w:r>
          </w:p>
        </w:tc>
      </w:tr>
      <w:tr w:rsidR="00860EAC" w:rsidRPr="00C32236" w14:paraId="2D4B645E" w14:textId="77777777" w:rsidTr="00EC6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534"/>
        </w:trPr>
        <w:tc>
          <w:tcPr>
            <w:tcW w:w="1790" w:type="pct"/>
            <w:gridSpan w:val="5"/>
            <w:vAlign w:val="bottom"/>
          </w:tcPr>
          <w:p w14:paraId="2420B4F4" w14:textId="77777777" w:rsidR="004C5217" w:rsidRPr="00C32236" w:rsidRDefault="004C5217" w:rsidP="00C32236">
            <w:pPr>
              <w:rPr>
                <w:rFonts w:ascii="Arial" w:hAnsi="Arial" w:cs="Arial"/>
                <w:b/>
              </w:rPr>
            </w:pPr>
          </w:p>
        </w:tc>
        <w:tc>
          <w:tcPr>
            <w:tcW w:w="203" w:type="pct"/>
          </w:tcPr>
          <w:p w14:paraId="15CAC651" w14:textId="77777777" w:rsidR="004C5217" w:rsidRPr="00C32236" w:rsidRDefault="004C5217" w:rsidP="00C32236">
            <w:pPr>
              <w:rPr>
                <w:rFonts w:ascii="Arial" w:hAnsi="Arial" w:cs="Arial"/>
                <w:b/>
                <w:sz w:val="22"/>
              </w:rPr>
            </w:pPr>
          </w:p>
        </w:tc>
        <w:tc>
          <w:tcPr>
            <w:tcW w:w="2635" w:type="pct"/>
            <w:tcBorders>
              <w:bottom w:val="single" w:sz="4" w:space="0" w:color="auto"/>
            </w:tcBorders>
            <w:vAlign w:val="bottom"/>
          </w:tcPr>
          <w:p w14:paraId="1F26C474" w14:textId="77777777" w:rsidR="004C5217" w:rsidRPr="00C32236" w:rsidRDefault="004C5217" w:rsidP="00C32236">
            <w:pPr>
              <w:rPr>
                <w:rFonts w:ascii="Arial" w:hAnsi="Arial" w:cs="Arial"/>
                <w:b/>
              </w:rPr>
            </w:pPr>
            <w:r w:rsidRPr="00C32236">
              <w:rPr>
                <w:rFonts w:ascii="Arial" w:hAnsi="Arial" w:cs="Arial"/>
                <w:b/>
              </w:rPr>
              <w:fldChar w:fldCharType="begin">
                <w:ffData>
                  <w:name w:val="Text53"/>
                  <w:enabled/>
                  <w:calcOnExit w:val="0"/>
                  <w:textInput>
                    <w:maxLength w:val="50"/>
                  </w:textInput>
                </w:ffData>
              </w:fldChar>
            </w:r>
            <w:r w:rsidRPr="00C32236">
              <w:rPr>
                <w:rFonts w:ascii="Arial" w:hAnsi="Arial" w:cs="Arial"/>
                <w:b/>
              </w:rPr>
              <w:instrText xml:space="preserve"> FORMTEXT </w:instrText>
            </w:r>
            <w:r w:rsidRPr="00C32236">
              <w:rPr>
                <w:rFonts w:ascii="Arial" w:hAnsi="Arial" w:cs="Arial"/>
                <w:b/>
              </w:rPr>
            </w:r>
            <w:r w:rsidRPr="00C32236">
              <w:rPr>
                <w:rFonts w:ascii="Arial" w:hAnsi="Arial" w:cs="Arial"/>
                <w:b/>
              </w:rPr>
              <w:fldChar w:fldCharType="separate"/>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noProof/>
              </w:rPr>
              <w:t> </w:t>
            </w:r>
            <w:r w:rsidRPr="00C32236">
              <w:rPr>
                <w:rFonts w:ascii="Arial" w:hAnsi="Arial" w:cs="Arial"/>
                <w:b/>
              </w:rPr>
              <w:fldChar w:fldCharType="end"/>
            </w:r>
          </w:p>
        </w:tc>
      </w:tr>
      <w:tr w:rsidR="00CE3E99" w:rsidRPr="004A31F1" w14:paraId="38CEF413" w14:textId="77777777" w:rsidTr="00EC6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0" w:type="dxa"/>
          </w:tblCellMar>
        </w:tblPrEx>
        <w:trPr>
          <w:gridAfter w:val="1"/>
          <w:wAfter w:w="372" w:type="pct"/>
          <w:trHeight w:val="237"/>
        </w:trPr>
        <w:tc>
          <w:tcPr>
            <w:tcW w:w="1993" w:type="pct"/>
            <w:gridSpan w:val="6"/>
          </w:tcPr>
          <w:p w14:paraId="405635E7" w14:textId="77777777" w:rsidR="004C5217" w:rsidRPr="00C32236" w:rsidRDefault="004C5217" w:rsidP="00C32236">
            <w:pPr>
              <w:rPr>
                <w:rFonts w:ascii="Arial" w:hAnsi="Arial" w:cs="Arial"/>
                <w:sz w:val="14"/>
              </w:rPr>
            </w:pPr>
          </w:p>
        </w:tc>
        <w:tc>
          <w:tcPr>
            <w:tcW w:w="2635" w:type="pct"/>
            <w:tcBorders>
              <w:top w:val="single" w:sz="4" w:space="0" w:color="auto"/>
            </w:tcBorders>
          </w:tcPr>
          <w:p w14:paraId="465EAAE5" w14:textId="77777777" w:rsidR="004C5217" w:rsidRPr="004A31F1" w:rsidRDefault="004C5217" w:rsidP="00C32236">
            <w:pPr>
              <w:jc w:val="center"/>
              <w:rPr>
                <w:rFonts w:ascii="Arial" w:hAnsi="Arial" w:cs="Arial"/>
                <w:sz w:val="14"/>
              </w:rPr>
            </w:pPr>
            <w:r w:rsidRPr="00C32236">
              <w:rPr>
                <w:rFonts w:ascii="Arial" w:hAnsi="Arial" w:cs="Arial"/>
                <w:sz w:val="14"/>
              </w:rPr>
              <w:t>(Name in Druckbuchstaben)</w:t>
            </w:r>
          </w:p>
        </w:tc>
      </w:tr>
    </w:tbl>
    <w:p w14:paraId="57E55293" w14:textId="77777777" w:rsidR="00B87F84" w:rsidRPr="004A31F1" w:rsidRDefault="00B87F84">
      <w:pPr>
        <w:rPr>
          <w:rFonts w:ascii="Arial" w:hAnsi="Arial" w:cs="Arial"/>
          <w:b/>
          <w:sz w:val="26"/>
          <w:szCs w:val="26"/>
        </w:rPr>
      </w:pPr>
    </w:p>
    <w:p w14:paraId="754A351E" w14:textId="3AE4C978" w:rsidR="00B87F84" w:rsidRPr="004A31F1" w:rsidRDefault="00B87F84">
      <w:pPr>
        <w:rPr>
          <w:rFonts w:ascii="Arial" w:hAnsi="Arial" w:cs="Arial"/>
          <w:b/>
          <w:sz w:val="26"/>
          <w:szCs w:val="26"/>
        </w:rPr>
      </w:pPr>
      <w:r w:rsidRPr="004A31F1">
        <w:rPr>
          <w:rFonts w:ascii="Arial" w:hAnsi="Arial" w:cs="Arial"/>
          <w:b/>
          <w:sz w:val="26"/>
          <w:szCs w:val="26"/>
        </w:rPr>
        <w:br w:type="page"/>
      </w:r>
    </w:p>
    <w:p w14:paraId="369D3880" w14:textId="2A0EDAB7" w:rsidR="007821E8" w:rsidRPr="004A31F1" w:rsidRDefault="007821E8" w:rsidP="001746BD">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480" w:lineRule="auto"/>
        <w:jc w:val="both"/>
        <w:rPr>
          <w:rFonts w:ascii="Arial" w:hAnsi="Arial" w:cs="Arial"/>
          <w:b/>
          <w:sz w:val="26"/>
          <w:szCs w:val="26"/>
        </w:rPr>
      </w:pPr>
      <w:r w:rsidRPr="004A31F1">
        <w:rPr>
          <w:rFonts w:ascii="Arial" w:hAnsi="Arial" w:cs="Arial"/>
          <w:b/>
          <w:sz w:val="26"/>
          <w:szCs w:val="26"/>
        </w:rPr>
        <w:t>Organigramm</w:t>
      </w:r>
    </w:p>
    <w:p w14:paraId="488D552D" w14:textId="5DFC3902" w:rsidR="0022348B" w:rsidRPr="004A31F1" w:rsidRDefault="007821E8" w:rsidP="0022348B">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s>
        <w:ind w:left="0"/>
      </w:pPr>
      <w:r w:rsidRPr="004A31F1">
        <w:t>Die Unternehmensbereiche Planen, Herstellen</w:t>
      </w:r>
      <w:r w:rsidR="0068156A" w:rsidRPr="004A31F1">
        <w:t>,</w:t>
      </w:r>
      <w:r w:rsidRPr="004A31F1">
        <w:t xml:space="preserve"> und Errichten</w:t>
      </w:r>
      <w:r w:rsidR="0068156A" w:rsidRPr="004A31F1">
        <w:t xml:space="preserve"> und Automatisieren</w:t>
      </w:r>
      <w:r w:rsidRPr="004A31F1">
        <w:t xml:space="preserve"> von </w:t>
      </w:r>
      <w:r w:rsidR="000057EA" w:rsidRPr="004A31F1">
        <w:t>Gas-Anlagen</w:t>
      </w:r>
      <w:r w:rsidRPr="004A31F1">
        <w:t xml:space="preserve"> müssen entsprechend dem Arbeitsblatt G </w:t>
      </w:r>
      <w:r w:rsidR="00654639" w:rsidRPr="004A31F1">
        <w:t>493-1</w:t>
      </w:r>
      <w:r w:rsidR="00673A26" w:rsidRPr="004A31F1">
        <w:t xml:space="preserve"> organisiert und im Organigramm dargestellt sein. </w:t>
      </w:r>
      <w:r w:rsidRPr="004A31F1">
        <w:t xml:space="preserve">Als Nachweis, dass die Strukturen ihres Unternehmens dem Arbeitsblatt G </w:t>
      </w:r>
      <w:r w:rsidR="00654639" w:rsidRPr="004A31F1">
        <w:t>493-1</w:t>
      </w:r>
      <w:r w:rsidRPr="004A31F1">
        <w:t xml:space="preserve"> entsprechen, ist ein eindeutiges und vollständiges Organigramm vorzulegen. Wir bitten zu prüfen, dass folgende Punkte erfüllt sind:</w:t>
      </w:r>
    </w:p>
    <w:p w14:paraId="7109858C" w14:textId="77777777" w:rsidR="005771D9" w:rsidRPr="004A31F1" w:rsidRDefault="007821E8" w:rsidP="00764AE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 xml:space="preserve">Die Unternehmen müssen die Verantwortlichkeiten und Aufgaben </w:t>
      </w:r>
      <w:r w:rsidRPr="004A31F1">
        <w:rPr>
          <w:rFonts w:ascii="Arial" w:hAnsi="Arial" w:cs="Arial"/>
          <w:b/>
          <w:sz w:val="22"/>
          <w:u w:val="single"/>
        </w:rPr>
        <w:t>aller</w:t>
      </w:r>
      <w:r w:rsidRPr="004A31F1">
        <w:rPr>
          <w:rFonts w:ascii="Arial" w:hAnsi="Arial" w:cs="Arial"/>
          <w:sz w:val="22"/>
        </w:rPr>
        <w:t xml:space="preserve"> im Zertifikat </w:t>
      </w:r>
      <w:r w:rsidR="005771D9" w:rsidRPr="004A31F1">
        <w:rPr>
          <w:rFonts w:ascii="Arial" w:hAnsi="Arial" w:cs="Arial"/>
          <w:sz w:val="22"/>
        </w:rPr>
        <w:t xml:space="preserve">zu benennende </w:t>
      </w:r>
      <w:r w:rsidRPr="004A31F1">
        <w:rPr>
          <w:rFonts w:ascii="Arial" w:hAnsi="Arial" w:cs="Arial"/>
          <w:sz w:val="22"/>
        </w:rPr>
        <w:t>Personen aufzeigen. In erster Linie muss daraus ersichtlich sein, dass alle Fachleute weisungsbefugt für ihren Bereich sind.</w:t>
      </w:r>
      <w:r w:rsidR="005771D9" w:rsidRPr="004A31F1">
        <w:rPr>
          <w:rFonts w:ascii="Arial" w:hAnsi="Arial" w:cs="Arial"/>
          <w:sz w:val="22"/>
        </w:rPr>
        <w:t xml:space="preserve"> </w:t>
      </w:r>
      <w:r w:rsidRPr="004A31F1">
        <w:rPr>
          <w:rFonts w:ascii="Arial" w:hAnsi="Arial" w:cs="Arial"/>
          <w:b/>
          <w:sz w:val="22"/>
          <w:u w:val="single"/>
        </w:rPr>
        <w:t>Jeder</w:t>
      </w:r>
      <w:r w:rsidR="005771D9" w:rsidRPr="004A31F1">
        <w:rPr>
          <w:rFonts w:ascii="Arial" w:hAnsi="Arial" w:cs="Arial"/>
          <w:sz w:val="22"/>
        </w:rPr>
        <w:t xml:space="preserve"> Fachmann muss </w:t>
      </w:r>
      <w:r w:rsidRPr="004A31F1">
        <w:rPr>
          <w:rFonts w:ascii="Arial" w:hAnsi="Arial" w:cs="Arial"/>
          <w:sz w:val="22"/>
        </w:rPr>
        <w:t>mit seiner Funktion</w:t>
      </w:r>
      <w:r w:rsidR="005771D9" w:rsidRPr="004A31F1">
        <w:rPr>
          <w:rFonts w:ascii="Arial" w:hAnsi="Arial" w:cs="Arial"/>
          <w:sz w:val="22"/>
        </w:rPr>
        <w:t xml:space="preserve"> gem. G 493-1 </w:t>
      </w:r>
      <w:r w:rsidRPr="004A31F1">
        <w:rPr>
          <w:rFonts w:ascii="Arial" w:hAnsi="Arial" w:cs="Arial"/>
          <w:sz w:val="22"/>
        </w:rPr>
        <w:t>im Organigramm wiederzufinden sein.</w:t>
      </w:r>
      <w:r w:rsidR="00673A26" w:rsidRPr="004A31F1">
        <w:rPr>
          <w:rFonts w:ascii="Arial" w:hAnsi="Arial" w:cs="Arial"/>
          <w:sz w:val="22"/>
        </w:rPr>
        <w:t xml:space="preserve"> </w:t>
      </w:r>
    </w:p>
    <w:p w14:paraId="155542C6" w14:textId="5AED904D" w:rsidR="00170C39" w:rsidRPr="004A31F1" w:rsidRDefault="00170C39"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Die benannten Fachleute Planung, Fertigung, Errichtung</w:t>
      </w:r>
      <w:r w:rsidR="00F6522B" w:rsidRPr="004A31F1">
        <w:rPr>
          <w:rFonts w:ascii="Arial" w:hAnsi="Arial" w:cs="Arial"/>
          <w:sz w:val="22"/>
        </w:rPr>
        <w:t xml:space="preserve">, </w:t>
      </w:r>
      <w:r w:rsidR="004358FA" w:rsidRPr="004A31F1">
        <w:rPr>
          <w:rFonts w:ascii="Arial" w:hAnsi="Arial" w:cs="Arial"/>
          <w:sz w:val="22"/>
        </w:rPr>
        <w:t xml:space="preserve">Elektro- und </w:t>
      </w:r>
      <w:r w:rsidR="00F6522B" w:rsidRPr="004A31F1">
        <w:rPr>
          <w:rFonts w:ascii="Arial" w:hAnsi="Arial" w:cs="Arial"/>
          <w:sz w:val="22"/>
        </w:rPr>
        <w:t>Automatisierung</w:t>
      </w:r>
      <w:r w:rsidR="004358FA" w:rsidRPr="004A31F1">
        <w:rPr>
          <w:rFonts w:ascii="Arial" w:hAnsi="Arial" w:cs="Arial"/>
          <w:sz w:val="22"/>
        </w:rPr>
        <w:t>stechnik</w:t>
      </w:r>
      <w:r w:rsidRPr="004A31F1">
        <w:rPr>
          <w:rFonts w:ascii="Arial" w:hAnsi="Arial" w:cs="Arial"/>
          <w:sz w:val="22"/>
        </w:rPr>
        <w:t xml:space="preserve"> und die Schweißaufsicht dürfen nur in der Geschäftsleitungsebene tätig sein, wenn nachgewiesen wird, dass für die Betreuung des benannten Fachgebietes ausreichend Zeit zur Verfügung steht. Sollte ein Fachmann in der Geschäftsleitungsebene tätig sein, sind geeignete Nachweise zur Dokumentation der Erfüllung der Nebenbedingung vorzulegen (z.B. durch Splittung der Aufgaben im Organigramm mit prozentualer Gewichtung der Teilaufgaben (z.</w:t>
      </w:r>
      <w:r w:rsidR="00FE0196" w:rsidRPr="004A31F1">
        <w:rPr>
          <w:rFonts w:ascii="Arial" w:hAnsi="Arial" w:cs="Arial"/>
          <w:sz w:val="22"/>
        </w:rPr>
        <w:t>B</w:t>
      </w:r>
      <w:r w:rsidRPr="004A31F1">
        <w:rPr>
          <w:rFonts w:ascii="Arial" w:hAnsi="Arial" w:cs="Arial"/>
          <w:sz w:val="22"/>
        </w:rPr>
        <w:t xml:space="preserve">. 50% Geschäftsführung (halbe Vollzeitstelle), 50% </w:t>
      </w:r>
      <w:r w:rsidR="004A31F1" w:rsidRPr="004A31F1">
        <w:rPr>
          <w:rFonts w:ascii="Arial" w:hAnsi="Arial" w:cs="Arial"/>
          <w:sz w:val="22"/>
        </w:rPr>
        <w:t>FM-Planung</w:t>
      </w:r>
      <w:r w:rsidRPr="004A31F1">
        <w:rPr>
          <w:rFonts w:ascii="Arial" w:hAnsi="Arial" w:cs="Arial"/>
          <w:sz w:val="22"/>
        </w:rPr>
        <w:t>) und/oder Stellenbeschreibung.</w:t>
      </w:r>
      <w:r w:rsidR="002075DA" w:rsidRPr="004A31F1">
        <w:rPr>
          <w:rFonts w:ascii="Arial" w:hAnsi="Arial" w:cs="Arial"/>
          <w:sz w:val="22"/>
        </w:rPr>
        <w:t xml:space="preserve"> Der benannte Werksachverständige darf in keinem Fall in der Geschäftsleitungsebene tätig sein.</w:t>
      </w:r>
    </w:p>
    <w:p w14:paraId="02EF639A" w14:textId="77777777" w:rsidR="007821E8" w:rsidRPr="004A31F1" w:rsidRDefault="007821E8" w:rsidP="000C7BAB">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ind w:left="0"/>
      </w:pPr>
      <w:r w:rsidRPr="004A31F1">
        <w:t>Der Werksachverständige</w:t>
      </w:r>
      <w:r w:rsidR="005771D9" w:rsidRPr="004A31F1">
        <w:t xml:space="preserve"> (WSV)</w:t>
      </w:r>
      <w:r w:rsidRPr="004A31F1">
        <w:t xml:space="preserve"> </w:t>
      </w:r>
      <w:r w:rsidR="001017B9" w:rsidRPr="004A31F1">
        <w:t>kann f</w:t>
      </w:r>
      <w:r w:rsidRPr="004A31F1">
        <w:t xml:space="preserve">ür keine andere Funktion bzgl. der Zertifizierung benannt sein. Er muss unabhängig sein und </w:t>
      </w:r>
      <w:r w:rsidR="001017B9" w:rsidRPr="004A31F1">
        <w:t xml:space="preserve">darf </w:t>
      </w:r>
      <w:r w:rsidRPr="004A31F1">
        <w:t xml:space="preserve">keinen Weisungen </w:t>
      </w:r>
      <w:r w:rsidR="00170C39" w:rsidRPr="004A31F1">
        <w:t>hinsichtlich seiner Prüfaufga</w:t>
      </w:r>
      <w:r w:rsidR="001017B9" w:rsidRPr="004A31F1">
        <w:t>ben unterliegen. Es dürfen</w:t>
      </w:r>
      <w:r w:rsidR="00170C39" w:rsidRPr="004A31F1">
        <w:t xml:space="preserve"> keine Risiken für seine Unabhängigkeit und die Objektivität bei den Prüfungen als WSV bestehen, deshalb sollte er u.a. </w:t>
      </w:r>
      <w:r w:rsidRPr="004A31F1">
        <w:t xml:space="preserve">nicht in der </w:t>
      </w:r>
      <w:r w:rsidR="00170C39" w:rsidRPr="004A31F1">
        <w:t>Herstellung</w:t>
      </w:r>
      <w:r w:rsidRPr="004A31F1">
        <w:t xml:space="preserve"> beschäftigt sein. Er kann aber in weiteren Aufgabenfeldern wie z.B. Qualitätssicherung, Konstruktion usw. eingesetzt werden</w:t>
      </w:r>
      <w:r w:rsidR="005771D9" w:rsidRPr="004A31F1">
        <w:t>.</w:t>
      </w:r>
    </w:p>
    <w:p w14:paraId="34CCAADE" w14:textId="2F8912F8" w:rsidR="00BA0DC7" w:rsidRPr="004A31F1" w:rsidRDefault="007821E8"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Darüber hinaus ist die Organisation des Unternehmens (evtl. Niederlassung) von der Geschäftsführung abwärts darzustellen, so dass die Einbindung des Bereiches Anlagenbau in den Gesamtbetrieb nachvollzogen werden kann.</w:t>
      </w:r>
      <w:r w:rsidR="005771D9" w:rsidRPr="004A31F1">
        <w:rPr>
          <w:rFonts w:ascii="Arial" w:hAnsi="Arial" w:cs="Arial"/>
          <w:sz w:val="22"/>
        </w:rPr>
        <w:t xml:space="preserve"> </w:t>
      </w:r>
      <w:r w:rsidRPr="004A31F1">
        <w:rPr>
          <w:rFonts w:ascii="Arial" w:hAnsi="Arial" w:cs="Arial"/>
          <w:sz w:val="22"/>
        </w:rPr>
        <w:t xml:space="preserve">Bei Holdings bzw. Firmen mit Tochterunternehmen oder Niederlassungen </w:t>
      </w:r>
      <w:r w:rsidR="00673A26" w:rsidRPr="004A31F1">
        <w:rPr>
          <w:rFonts w:ascii="Arial" w:hAnsi="Arial" w:cs="Arial"/>
          <w:sz w:val="22"/>
        </w:rPr>
        <w:t>ist</w:t>
      </w:r>
      <w:r w:rsidRPr="004A31F1">
        <w:rPr>
          <w:rFonts w:ascii="Arial" w:hAnsi="Arial" w:cs="Arial"/>
          <w:sz w:val="22"/>
        </w:rPr>
        <w:t xml:space="preserve"> eine Übersicht des Gesamtunternehmens </w:t>
      </w:r>
      <w:r w:rsidR="00673A26" w:rsidRPr="004A31F1">
        <w:rPr>
          <w:rFonts w:ascii="Arial" w:hAnsi="Arial" w:cs="Arial"/>
          <w:sz w:val="22"/>
        </w:rPr>
        <w:t xml:space="preserve">notwendig, insbesondere wenn die Fachleute in unterschiedlichen Teilen der Firmengruppe tätig sind (siehe Kap. 5, </w:t>
      </w:r>
      <w:r w:rsidR="00C368A8" w:rsidRPr="004A31F1">
        <w:rPr>
          <w:rFonts w:ascii="Arial" w:hAnsi="Arial" w:cs="Arial"/>
          <w:sz w:val="22"/>
        </w:rPr>
        <w:t>4</w:t>
      </w:r>
      <w:r w:rsidR="00673A26" w:rsidRPr="004A31F1">
        <w:rPr>
          <w:rFonts w:ascii="Arial" w:hAnsi="Arial" w:cs="Arial"/>
          <w:sz w:val="22"/>
        </w:rPr>
        <w:t>.</w:t>
      </w:r>
      <w:r w:rsidR="00C368A8" w:rsidRPr="004A31F1">
        <w:rPr>
          <w:rFonts w:ascii="Arial" w:hAnsi="Arial" w:cs="Arial"/>
          <w:sz w:val="22"/>
        </w:rPr>
        <w:t xml:space="preserve"> </w:t>
      </w:r>
      <w:r w:rsidR="00673A26" w:rsidRPr="004A31F1">
        <w:rPr>
          <w:rFonts w:ascii="Arial" w:hAnsi="Arial" w:cs="Arial"/>
          <w:sz w:val="22"/>
        </w:rPr>
        <w:t>Punkt, G 493-1)</w:t>
      </w:r>
      <w:r w:rsidRPr="004A31F1">
        <w:rPr>
          <w:rFonts w:ascii="Arial" w:hAnsi="Arial" w:cs="Arial"/>
          <w:sz w:val="22"/>
        </w:rPr>
        <w:t>.</w:t>
      </w:r>
    </w:p>
    <w:p w14:paraId="38A97967" w14:textId="77777777" w:rsidR="00BA0DC7" w:rsidRPr="004A31F1" w:rsidRDefault="00BA0DC7">
      <w:pPr>
        <w:rPr>
          <w:rFonts w:ascii="Arial" w:hAnsi="Arial" w:cs="Arial"/>
          <w:sz w:val="22"/>
        </w:rPr>
      </w:pPr>
      <w:r w:rsidRPr="004A31F1">
        <w:rPr>
          <w:rFonts w:ascii="Arial" w:hAnsi="Arial" w:cs="Arial"/>
          <w:sz w:val="22"/>
        </w:rPr>
        <w:br w:type="page"/>
      </w:r>
    </w:p>
    <w:p w14:paraId="2AC3C8AA" w14:textId="10AEE1B7" w:rsidR="001746BD" w:rsidRPr="004A31F1" w:rsidRDefault="00B97336" w:rsidP="006140FE">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rPr>
          <w:rFonts w:ascii="Arial" w:hAnsi="Arial" w:cs="Arial"/>
          <w:b/>
          <w:sz w:val="26"/>
          <w:szCs w:val="26"/>
        </w:rPr>
      </w:pPr>
      <w:r w:rsidRPr="004A31F1">
        <w:rPr>
          <w:rFonts w:ascii="Arial" w:hAnsi="Arial" w:cs="Arial"/>
          <w:b/>
          <w:sz w:val="26"/>
          <w:szCs w:val="26"/>
        </w:rPr>
        <w:t xml:space="preserve">Gewerbeanmeldung, Auszug aus dem Handelsregister (Handwerksrolle) </w:t>
      </w:r>
    </w:p>
    <w:p w14:paraId="33F5ED36" w14:textId="77777777" w:rsidR="00B97336" w:rsidRPr="004A31F1" w:rsidRDefault="00B97336" w:rsidP="001746BD">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480" w:lineRule="auto"/>
        <w:rPr>
          <w:rFonts w:ascii="Arial" w:hAnsi="Arial" w:cs="Arial"/>
          <w:sz w:val="26"/>
          <w:szCs w:val="26"/>
        </w:rPr>
      </w:pPr>
      <w:r w:rsidRPr="004A31F1">
        <w:rPr>
          <w:rFonts w:ascii="Arial" w:hAnsi="Arial" w:cs="Arial"/>
          <w:b/>
          <w:sz w:val="26"/>
          <w:szCs w:val="26"/>
        </w:rPr>
        <w:t>und Haftpflichtversicherung</w:t>
      </w:r>
    </w:p>
    <w:p w14:paraId="7C9A0715" w14:textId="77777777" w:rsidR="00B97336" w:rsidRPr="004A31F1" w:rsidRDefault="00B97336" w:rsidP="00B97336">
      <w:pPr>
        <w:numPr>
          <w:ilvl w:val="0"/>
          <w:numId w:val="17"/>
        </w:numPr>
        <w:tabs>
          <w:tab w:val="left" w:pos="709"/>
          <w:tab w:val="left" w:pos="851"/>
          <w:tab w:val="left" w:pos="141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rPr>
      </w:pPr>
      <w:r w:rsidRPr="004A31F1">
        <w:rPr>
          <w:rFonts w:ascii="Arial" w:hAnsi="Arial" w:cs="Arial"/>
          <w:sz w:val="22"/>
        </w:rPr>
        <w:t>Gewerbeanmeldung</w:t>
      </w:r>
    </w:p>
    <w:p w14:paraId="3C0EA1FF" w14:textId="77777777" w:rsidR="00B97336" w:rsidRPr="004A31F1"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Eine Gewerbeanmeldung beim zuständigen Ordnungs- oder Gewerbeaufsichtsamt muss grundsätzlich für den im Zertifikat anzugebenden Firmenstandort vorgelegt werden. Auch für jede mit dem Zertifikat zu erfassende weitere Fertigungsstätte (bei Planungsbüros ggf. Niederlassung, Betriebsstelle und ähnliche Organisationseinheit) ist die Gewerbeanmeldung notwendig. Die angemeldete Tätigkeit sollte einen Bezug zum Anwendungsbereich des Zertifikats haben.</w:t>
      </w:r>
    </w:p>
    <w:p w14:paraId="186986BC" w14:textId="77777777" w:rsidR="000C3B25" w:rsidRPr="004A31F1"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23629EA2" w14:textId="77777777" w:rsidR="00B97336" w:rsidRPr="004A31F1"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rPr>
      </w:pPr>
      <w:r w:rsidRPr="004A31F1">
        <w:rPr>
          <w:rFonts w:ascii="Arial" w:hAnsi="Arial" w:cs="Arial"/>
          <w:sz w:val="22"/>
        </w:rPr>
        <w:t>Auszug aus dem Handelsregister</w:t>
      </w:r>
    </w:p>
    <w:p w14:paraId="196C7982" w14:textId="77777777" w:rsidR="00B97336" w:rsidRPr="004A31F1"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Bei Einzelunternehmen (z.B.: e. K.), Personengesellschaften (z.B.: OHG, KG) oder Kapitalgesellschaften (z.B.: GmbH, AG) ist eine Kopie des Auszuges aus dem Handelsregister für das antragstellende Unternehmen erforderlich</w:t>
      </w:r>
    </w:p>
    <w:p w14:paraId="717E1CBB" w14:textId="77777777" w:rsidR="000C3B25" w:rsidRPr="004A31F1"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0E212E18" w14:textId="77777777" w:rsidR="00B97336" w:rsidRPr="004A31F1"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rPr>
      </w:pPr>
      <w:r w:rsidRPr="004A31F1">
        <w:rPr>
          <w:rFonts w:ascii="Arial" w:hAnsi="Arial" w:cs="Arial"/>
          <w:sz w:val="22"/>
        </w:rPr>
        <w:t>Eintragung in das Berufsregister des Firmensitzes</w:t>
      </w:r>
    </w:p>
    <w:p w14:paraId="29F20172" w14:textId="77777777" w:rsidR="00B97336" w:rsidRPr="004A31F1"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 xml:space="preserve">Handwerksbetriebe müssen eine Eintragung in die Handwerksrolle nachweisen, andere Betriebe müssen eine Eintragung z.B. bei der IHK nachweisen. </w:t>
      </w:r>
    </w:p>
    <w:p w14:paraId="442E4B21" w14:textId="77777777" w:rsidR="000C3B25" w:rsidRPr="004A31F1" w:rsidRDefault="000C3B25"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3F050D3A" w14:textId="77777777" w:rsidR="00B97336" w:rsidRPr="004A31F1" w:rsidRDefault="00B97336" w:rsidP="00B97336">
      <w:pPr>
        <w:numPr>
          <w:ilvl w:val="0"/>
          <w:numId w:val="17"/>
        </w:num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0" w:firstLine="0"/>
        <w:jc w:val="both"/>
        <w:rPr>
          <w:rFonts w:ascii="Arial" w:hAnsi="Arial" w:cs="Arial"/>
          <w:sz w:val="22"/>
        </w:rPr>
      </w:pPr>
      <w:r w:rsidRPr="004A31F1">
        <w:rPr>
          <w:rFonts w:ascii="Arial" w:hAnsi="Arial" w:cs="Arial"/>
          <w:sz w:val="22"/>
        </w:rPr>
        <w:t>Haftpflichtversicherung</w:t>
      </w:r>
    </w:p>
    <w:p w14:paraId="3FD9348D" w14:textId="6CA96A43" w:rsidR="00BA0DC7" w:rsidRPr="004A31F1" w:rsidRDefault="00B97336"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Der Nachweis zur Betriebshaftpflichtversicherung mit zugrunde liegender Risikoabschätzung durch das Unternehmen ist beizubringen.</w:t>
      </w:r>
    </w:p>
    <w:p w14:paraId="3A5E7E15" w14:textId="77777777" w:rsidR="00BA0DC7" w:rsidRPr="004A31F1" w:rsidRDefault="00BA0DC7">
      <w:pPr>
        <w:rPr>
          <w:rFonts w:ascii="Arial" w:hAnsi="Arial" w:cs="Arial"/>
          <w:sz w:val="22"/>
        </w:rPr>
      </w:pPr>
      <w:r w:rsidRPr="004A31F1">
        <w:rPr>
          <w:rFonts w:ascii="Arial" w:hAnsi="Arial" w:cs="Arial"/>
          <w:sz w:val="22"/>
        </w:rPr>
        <w:br w:type="page"/>
      </w:r>
    </w:p>
    <w:p w14:paraId="0AC1CDD5" w14:textId="0C36CE59" w:rsidR="00D321AE" w:rsidRPr="004A31F1" w:rsidRDefault="00D321AE" w:rsidP="001746BD">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480" w:lineRule="auto"/>
        <w:jc w:val="both"/>
        <w:rPr>
          <w:rFonts w:ascii="Arial" w:hAnsi="Arial" w:cs="Arial"/>
          <w:b/>
          <w:sz w:val="26"/>
          <w:szCs w:val="26"/>
        </w:rPr>
      </w:pPr>
      <w:r w:rsidRPr="004A31F1">
        <w:rPr>
          <w:rFonts w:ascii="Arial" w:hAnsi="Arial" w:cs="Arial"/>
          <w:b/>
          <w:sz w:val="26"/>
          <w:szCs w:val="26"/>
        </w:rPr>
        <w:t>Stellenbeschreibungen</w:t>
      </w:r>
      <w:r w:rsidR="00061C92" w:rsidRPr="004A31F1">
        <w:rPr>
          <w:rFonts w:ascii="Arial" w:hAnsi="Arial" w:cs="Arial"/>
          <w:b/>
          <w:sz w:val="26"/>
          <w:szCs w:val="26"/>
        </w:rPr>
        <w:t xml:space="preserve"> und/oder </w:t>
      </w:r>
      <w:r w:rsidR="001472FE" w:rsidRPr="004A31F1">
        <w:rPr>
          <w:rFonts w:ascii="Arial" w:hAnsi="Arial" w:cs="Arial"/>
          <w:b/>
          <w:sz w:val="26"/>
          <w:szCs w:val="26"/>
        </w:rPr>
        <w:t>Benennungen</w:t>
      </w:r>
    </w:p>
    <w:p w14:paraId="4802183B" w14:textId="70D3AADB" w:rsidR="00D321AE" w:rsidRPr="004A31F1" w:rsidRDefault="007A63AC"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 xml:space="preserve">Die Befugnisse und Verantwortlichkeiten der benannten Fachleute sind zu regeln. </w:t>
      </w:r>
      <w:r w:rsidR="001B5392" w:rsidRPr="004A31F1">
        <w:rPr>
          <w:rFonts w:ascii="Arial" w:hAnsi="Arial" w:cs="Arial"/>
          <w:sz w:val="22"/>
        </w:rPr>
        <w:t xml:space="preserve">Die Fachleute müssen in die von ihnen </w:t>
      </w:r>
      <w:r w:rsidR="00E87AB7" w:rsidRPr="004A31F1">
        <w:rPr>
          <w:rFonts w:ascii="Arial" w:hAnsi="Arial" w:cs="Arial"/>
          <w:sz w:val="22"/>
        </w:rPr>
        <w:t>zu verantwortende Prozesse</w:t>
      </w:r>
      <w:r w:rsidR="001B5392" w:rsidRPr="004A31F1">
        <w:rPr>
          <w:rFonts w:ascii="Arial" w:hAnsi="Arial" w:cs="Arial"/>
          <w:sz w:val="22"/>
        </w:rPr>
        <w:t xml:space="preserve"> fest eingebunden sein und ausreichende Entscheidungskompetenz besitzen und für die Ausübung der von ihnen zu verantwortenden Tätigkeit</w:t>
      </w:r>
      <w:r w:rsidR="00DE4389" w:rsidRPr="004A31F1">
        <w:rPr>
          <w:rFonts w:ascii="Arial" w:hAnsi="Arial" w:cs="Arial"/>
          <w:sz w:val="22"/>
        </w:rPr>
        <w:t>en</w:t>
      </w:r>
      <w:r w:rsidR="001B5392" w:rsidRPr="004A31F1">
        <w:rPr>
          <w:rFonts w:ascii="Arial" w:hAnsi="Arial" w:cs="Arial"/>
          <w:sz w:val="22"/>
        </w:rPr>
        <w:t xml:space="preserve"> jederzeit zur Verfügung stehen. </w:t>
      </w:r>
    </w:p>
    <w:p w14:paraId="13685D96" w14:textId="77777777" w:rsidR="00783EE4" w:rsidRPr="004A31F1" w:rsidRDefault="00783EE4"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Eine Festlegung, dass der Werksachverständige</w:t>
      </w:r>
      <w:r w:rsidR="001472FE" w:rsidRPr="004A31F1">
        <w:rPr>
          <w:rFonts w:ascii="Arial" w:hAnsi="Arial" w:cs="Arial"/>
          <w:sz w:val="22"/>
        </w:rPr>
        <w:t xml:space="preserve"> (WSV)</w:t>
      </w:r>
      <w:r w:rsidRPr="004A31F1">
        <w:rPr>
          <w:rFonts w:ascii="Arial" w:hAnsi="Arial" w:cs="Arial"/>
          <w:sz w:val="22"/>
        </w:rPr>
        <w:t xml:space="preserve"> für die Prüfung der Vollständigkeit der Dokumentation (qualitativ und quantitativ) ist verantwortlich, </w:t>
      </w:r>
      <w:r w:rsidR="001472FE" w:rsidRPr="004A31F1">
        <w:rPr>
          <w:rFonts w:ascii="Arial" w:hAnsi="Arial" w:cs="Arial"/>
          <w:sz w:val="22"/>
        </w:rPr>
        <w:t>ist zu treffen</w:t>
      </w:r>
      <w:r w:rsidRPr="004A31F1">
        <w:rPr>
          <w:rFonts w:ascii="Arial" w:hAnsi="Arial" w:cs="Arial"/>
          <w:sz w:val="22"/>
        </w:rPr>
        <w:t>.</w:t>
      </w:r>
      <w:r w:rsidR="001472FE" w:rsidRPr="004A31F1">
        <w:rPr>
          <w:rFonts w:ascii="Arial" w:hAnsi="Arial" w:cs="Arial"/>
          <w:sz w:val="22"/>
        </w:rPr>
        <w:t xml:space="preserve"> Für den WSV muss eine Benennung vorliegen.</w:t>
      </w:r>
    </w:p>
    <w:p w14:paraId="25DB0847" w14:textId="77777777" w:rsidR="00E509C0" w:rsidRPr="004A31F1" w:rsidRDefault="00E509C0"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Es muss der Nachweis geführt werden, dass die verantwortlichen Fachleute für die Fertigung, die Schweißaufsicht und der Werksachverständige am Ort der Werkstatt bzw. Fertigung zur Verfügung stehen.</w:t>
      </w:r>
    </w:p>
    <w:p w14:paraId="5ED95BE4" w14:textId="77777777" w:rsidR="007201A7" w:rsidRPr="004A31F1" w:rsidRDefault="00D321AE"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 xml:space="preserve">Sind mehrere Fachleute für ein Aufgabengebiet benannt, ist deren Zuständigkeit auftragsbezogen festzulegen. </w:t>
      </w:r>
    </w:p>
    <w:p w14:paraId="53A71A56" w14:textId="77777777" w:rsidR="005771D9" w:rsidRPr="004A31F1" w:rsidRDefault="005771D9"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Der Zusammenhang zwischen Funktion und aktuellem Stelleninhaber muss eindeutig geregelt sein, z.</w:t>
      </w:r>
      <w:r w:rsidR="00FE0196" w:rsidRPr="004A31F1">
        <w:rPr>
          <w:rFonts w:ascii="Arial" w:hAnsi="Arial" w:cs="Arial"/>
          <w:sz w:val="22"/>
        </w:rPr>
        <w:t>B</w:t>
      </w:r>
      <w:r w:rsidRPr="004A31F1">
        <w:rPr>
          <w:rFonts w:ascii="Arial" w:hAnsi="Arial" w:cs="Arial"/>
          <w:sz w:val="22"/>
        </w:rPr>
        <w:t>. über Stellenbeschreibungen mit Angabe des aktuellen Stelleninhabers, gesonderte Matrix o.ä</w:t>
      </w:r>
      <w:r w:rsidR="00FE0196" w:rsidRPr="004A31F1">
        <w:rPr>
          <w:rFonts w:ascii="Arial" w:hAnsi="Arial" w:cs="Arial"/>
          <w:sz w:val="22"/>
        </w:rPr>
        <w:t>.</w:t>
      </w:r>
    </w:p>
    <w:p w14:paraId="4CAA2D48" w14:textId="023787D9" w:rsidR="00170C39" w:rsidRPr="004A31F1" w:rsidRDefault="00170C39" w:rsidP="000C7BAB">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 xml:space="preserve">Die Nebenbedingungen zur Tätigkeit von benannten Fachleuten in der Geschäftsführungsebene gem. Kap. 5, Abs. 5, </w:t>
      </w:r>
      <w:r w:rsidR="00CE068B" w:rsidRPr="004A31F1">
        <w:rPr>
          <w:rFonts w:ascii="Arial" w:hAnsi="Arial" w:cs="Arial"/>
          <w:sz w:val="22"/>
        </w:rPr>
        <w:t xml:space="preserve">im Arbeitsblatt </w:t>
      </w:r>
      <w:r w:rsidRPr="004A31F1">
        <w:rPr>
          <w:rFonts w:ascii="Arial" w:hAnsi="Arial" w:cs="Arial"/>
          <w:sz w:val="22"/>
        </w:rPr>
        <w:t xml:space="preserve">G 493-1 und </w:t>
      </w:r>
      <w:r w:rsidR="008C7A91" w:rsidRPr="004A31F1">
        <w:rPr>
          <w:rFonts w:ascii="Arial" w:hAnsi="Arial" w:cs="Arial"/>
          <w:sz w:val="22"/>
        </w:rPr>
        <w:t xml:space="preserve">die </w:t>
      </w:r>
      <w:r w:rsidRPr="004A31F1">
        <w:rPr>
          <w:rFonts w:ascii="Arial" w:hAnsi="Arial" w:cs="Arial"/>
          <w:sz w:val="22"/>
        </w:rPr>
        <w:t>entsprechend</w:t>
      </w:r>
      <w:r w:rsidR="008C7A91" w:rsidRPr="004A31F1">
        <w:rPr>
          <w:rFonts w:ascii="Arial" w:hAnsi="Arial" w:cs="Arial"/>
          <w:sz w:val="22"/>
        </w:rPr>
        <w:t>en</w:t>
      </w:r>
      <w:r w:rsidRPr="004A31F1">
        <w:rPr>
          <w:rFonts w:ascii="Arial" w:hAnsi="Arial" w:cs="Arial"/>
          <w:sz w:val="22"/>
        </w:rPr>
        <w:t xml:space="preserve"> Erläuterung</w:t>
      </w:r>
      <w:r w:rsidR="008C7A91" w:rsidRPr="004A31F1">
        <w:rPr>
          <w:rFonts w:ascii="Arial" w:hAnsi="Arial" w:cs="Arial"/>
          <w:sz w:val="22"/>
        </w:rPr>
        <w:t>en</w:t>
      </w:r>
      <w:r w:rsidRPr="004A31F1">
        <w:rPr>
          <w:rFonts w:ascii="Arial" w:hAnsi="Arial" w:cs="Arial"/>
          <w:sz w:val="22"/>
        </w:rPr>
        <w:t xml:space="preserve"> unter „Organigramm“ sind zu beachten.</w:t>
      </w:r>
    </w:p>
    <w:p w14:paraId="37980D68" w14:textId="77777777" w:rsidR="003A4B17" w:rsidRPr="004A31F1" w:rsidRDefault="007821E8" w:rsidP="001746BD">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b/>
          <w:sz w:val="26"/>
          <w:szCs w:val="26"/>
        </w:rPr>
      </w:pPr>
      <w:r w:rsidRPr="004A31F1">
        <w:rPr>
          <w:rFonts w:ascii="Arial" w:hAnsi="Arial" w:cs="Arial"/>
          <w:sz w:val="22"/>
        </w:rPr>
        <w:br w:type="page"/>
      </w:r>
      <w:r w:rsidRPr="004A31F1">
        <w:rPr>
          <w:rFonts w:ascii="Arial" w:hAnsi="Arial" w:cs="Arial"/>
          <w:b/>
          <w:sz w:val="26"/>
          <w:szCs w:val="26"/>
        </w:rPr>
        <w:t xml:space="preserve">Qualifikationsnachweise des verantwortlichen Fachmannes für die Planung </w:t>
      </w:r>
    </w:p>
    <w:p w14:paraId="45700A25" w14:textId="751C9482" w:rsidR="007821E8" w:rsidRPr="004A31F1" w:rsidRDefault="007821E8" w:rsidP="00CF677A">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rPr>
          <w:rFonts w:ascii="Arial" w:hAnsi="Arial" w:cs="Arial"/>
          <w:sz w:val="22"/>
        </w:rPr>
      </w:pPr>
      <w:r w:rsidRPr="004A31F1">
        <w:rPr>
          <w:rFonts w:ascii="Arial" w:hAnsi="Arial" w:cs="Arial"/>
          <w:sz w:val="22"/>
        </w:rPr>
        <w:t>(kann zugleich auch als</w:t>
      </w:r>
      <w:r w:rsidR="00CF677A" w:rsidRPr="004A31F1">
        <w:rPr>
          <w:rFonts w:ascii="Arial" w:hAnsi="Arial" w:cs="Arial"/>
        </w:rPr>
        <w:t xml:space="preserve"> </w:t>
      </w:r>
      <w:r w:rsidR="00CF677A" w:rsidRPr="004A31F1">
        <w:rPr>
          <w:rFonts w:ascii="Arial" w:hAnsi="Arial" w:cs="Arial"/>
          <w:sz w:val="22"/>
        </w:rPr>
        <w:t>verantwortlichen Fachmannes für die Elektro- bzw. Elektro- und Automatisierungstechnik und</w:t>
      </w:r>
      <w:r w:rsidRPr="004A31F1">
        <w:rPr>
          <w:rFonts w:ascii="Arial" w:hAnsi="Arial" w:cs="Arial"/>
          <w:sz w:val="22"/>
        </w:rPr>
        <w:t xml:space="preserve"> Schweißaufsicht benannt sein, wenn die entsprechenden Voraussetzungen</w:t>
      </w:r>
      <w:r w:rsidR="00CF677A" w:rsidRPr="004A31F1">
        <w:rPr>
          <w:rFonts w:ascii="Arial" w:hAnsi="Arial" w:cs="Arial"/>
          <w:sz w:val="22"/>
        </w:rPr>
        <w:t xml:space="preserve"> </w:t>
      </w:r>
      <w:r w:rsidRPr="004A31F1">
        <w:rPr>
          <w:rFonts w:ascii="Arial" w:hAnsi="Arial" w:cs="Arial"/>
          <w:sz w:val="22"/>
        </w:rPr>
        <w:t>erfüllt sind)</w:t>
      </w:r>
    </w:p>
    <w:p w14:paraId="764200FC" w14:textId="77777777" w:rsidR="00D9647B" w:rsidRPr="004A31F1" w:rsidRDefault="00D9647B"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p>
    <w:p w14:paraId="5D2CB1B1" w14:textId="77777777" w:rsidR="007201A7" w:rsidRPr="004A31F1" w:rsidRDefault="007201A7"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sidRPr="004A31F1">
        <w:rPr>
          <w:rFonts w:ascii="Arial" w:hAnsi="Arial" w:cs="Arial"/>
          <w:bCs/>
          <w:sz w:val="22"/>
          <w:szCs w:val="22"/>
        </w:rPr>
        <w:t>Es werden folgen</w:t>
      </w:r>
      <w:r w:rsidR="00E509C0" w:rsidRPr="004A31F1">
        <w:rPr>
          <w:rFonts w:ascii="Arial" w:hAnsi="Arial" w:cs="Arial"/>
          <w:bCs/>
          <w:sz w:val="22"/>
          <w:szCs w:val="22"/>
        </w:rPr>
        <w:t>de</w:t>
      </w:r>
      <w:r w:rsidRPr="004A31F1">
        <w:rPr>
          <w:rFonts w:ascii="Arial" w:hAnsi="Arial" w:cs="Arial"/>
          <w:bCs/>
          <w:sz w:val="22"/>
          <w:szCs w:val="22"/>
        </w:rPr>
        <w:t xml:space="preserve"> Nachweis</w:t>
      </w:r>
      <w:r w:rsidR="00E509C0" w:rsidRPr="004A31F1">
        <w:rPr>
          <w:rFonts w:ascii="Arial" w:hAnsi="Arial" w:cs="Arial"/>
          <w:bCs/>
          <w:sz w:val="22"/>
          <w:szCs w:val="22"/>
        </w:rPr>
        <w:t>e</w:t>
      </w:r>
      <w:r w:rsidRPr="004A31F1">
        <w:rPr>
          <w:rFonts w:ascii="Arial" w:hAnsi="Arial" w:cs="Arial"/>
          <w:bCs/>
          <w:sz w:val="22"/>
          <w:szCs w:val="22"/>
        </w:rPr>
        <w:t xml:space="preserve"> benötigt:</w:t>
      </w:r>
    </w:p>
    <w:p w14:paraId="6F6D2F48" w14:textId="77777777" w:rsidR="00CA51B5" w:rsidRPr="004A31F1" w:rsidRDefault="00CA51B5"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rPr>
      </w:pPr>
    </w:p>
    <w:p w14:paraId="16A9ADBE" w14:textId="35A5ABBC" w:rsidR="007821E8" w:rsidRPr="004A31F1" w:rsidRDefault="007821E8" w:rsidP="000B2BED">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bookmarkStart w:id="5" w:name="_Hlk184808835"/>
      <w:r w:rsidRPr="004A31F1">
        <w:rPr>
          <w:rFonts w:ascii="Arial" w:hAnsi="Arial" w:cs="Arial"/>
          <w:sz w:val="22"/>
        </w:rPr>
        <w:t xml:space="preserve">1. </w:t>
      </w:r>
      <w:r w:rsidRPr="004A31F1">
        <w:rPr>
          <w:rFonts w:ascii="Arial" w:hAnsi="Arial" w:cs="Arial"/>
          <w:sz w:val="22"/>
        </w:rPr>
        <w:tab/>
      </w:r>
      <w:r w:rsidR="00655C49" w:rsidRPr="004A31F1">
        <w:rPr>
          <w:rFonts w:ascii="Arial" w:hAnsi="Arial" w:cs="Arial"/>
          <w:sz w:val="22"/>
        </w:rPr>
        <w:t>Urkunde über</w:t>
      </w:r>
      <w:r w:rsidR="002075DA" w:rsidRPr="004A31F1">
        <w:rPr>
          <w:rFonts w:ascii="Arial" w:hAnsi="Arial" w:cs="Arial"/>
          <w:sz w:val="22"/>
        </w:rPr>
        <w:t xml:space="preserve"> abgeschlossene</w:t>
      </w:r>
      <w:r w:rsidR="00655C49" w:rsidRPr="004A31F1">
        <w:rPr>
          <w:rFonts w:ascii="Arial" w:hAnsi="Arial" w:cs="Arial"/>
          <w:sz w:val="22"/>
        </w:rPr>
        <w:t>s</w:t>
      </w:r>
      <w:r w:rsidR="002075DA" w:rsidRPr="004A31F1">
        <w:rPr>
          <w:rFonts w:ascii="Arial" w:hAnsi="Arial" w:cs="Arial"/>
          <w:sz w:val="22"/>
        </w:rPr>
        <w:t>, einschlägige</w:t>
      </w:r>
      <w:r w:rsidR="00655C49" w:rsidRPr="004A31F1">
        <w:rPr>
          <w:rFonts w:ascii="Arial" w:hAnsi="Arial" w:cs="Arial"/>
          <w:sz w:val="22"/>
        </w:rPr>
        <w:t>s</w:t>
      </w:r>
      <w:r w:rsidR="002075DA" w:rsidRPr="004A31F1">
        <w:rPr>
          <w:rFonts w:ascii="Arial" w:hAnsi="Arial" w:cs="Arial"/>
          <w:sz w:val="22"/>
        </w:rPr>
        <w:t>, technische</w:t>
      </w:r>
      <w:r w:rsidR="00655C49" w:rsidRPr="004A31F1">
        <w:rPr>
          <w:rFonts w:ascii="Arial" w:hAnsi="Arial" w:cs="Arial"/>
          <w:sz w:val="22"/>
        </w:rPr>
        <w:t>s</w:t>
      </w:r>
      <w:r w:rsidR="002075DA" w:rsidRPr="004A31F1">
        <w:rPr>
          <w:rFonts w:ascii="Arial" w:hAnsi="Arial" w:cs="Arial"/>
          <w:sz w:val="22"/>
        </w:rPr>
        <w:t xml:space="preserve"> Studium an einer Technischen Universität bzw. Hochschule oder Fachhochschule</w:t>
      </w:r>
    </w:p>
    <w:p w14:paraId="28D08AA9" w14:textId="77777777" w:rsidR="004F155F" w:rsidRPr="004A31F1" w:rsidRDefault="004F155F" w:rsidP="004F155F">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Cs w:val="18"/>
        </w:rPr>
      </w:pPr>
    </w:p>
    <w:p w14:paraId="1BFA1867" w14:textId="77777777" w:rsidR="009062F3" w:rsidRPr="004A31F1" w:rsidRDefault="004F155F" w:rsidP="00A635A0">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2.</w:t>
      </w:r>
      <w:r w:rsidRPr="004A31F1">
        <w:rPr>
          <w:rFonts w:ascii="Arial" w:hAnsi="Arial" w:cs="Arial"/>
          <w:sz w:val="22"/>
        </w:rPr>
        <w:tab/>
      </w:r>
      <w:r w:rsidR="00743404" w:rsidRPr="004A31F1">
        <w:rPr>
          <w:rFonts w:ascii="Arial" w:hAnsi="Arial" w:cs="Arial"/>
          <w:sz w:val="22"/>
        </w:rPr>
        <w:t>Benennung zum verantwortlichen Fachmann für die Planung</w:t>
      </w:r>
      <w:r w:rsidR="00AE4D6B" w:rsidRPr="004A31F1">
        <w:rPr>
          <w:rFonts w:ascii="Arial" w:hAnsi="Arial" w:cs="Arial"/>
          <w:sz w:val="22"/>
        </w:rPr>
        <w:t xml:space="preserve"> durch den Arbeitgeber mit fester </w:t>
      </w:r>
    </w:p>
    <w:p w14:paraId="0E2BFEAB" w14:textId="6486DCD7" w:rsidR="00A635A0" w:rsidRPr="004A31F1" w:rsidRDefault="009062F3" w:rsidP="00A635A0">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r>
      <w:r w:rsidR="00AE4D6B" w:rsidRPr="004A31F1">
        <w:rPr>
          <w:rFonts w:ascii="Arial" w:hAnsi="Arial" w:cs="Arial"/>
          <w:sz w:val="22"/>
        </w:rPr>
        <w:t>Einbindung in die Prozesse</w:t>
      </w:r>
    </w:p>
    <w:p w14:paraId="0FA13868" w14:textId="77777777" w:rsidR="00A635A0" w:rsidRPr="004A31F1" w:rsidRDefault="00A635A0" w:rsidP="00A635A0">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725C4389" w14:textId="77777777" w:rsidR="008272F8" w:rsidRPr="004A31F1" w:rsidRDefault="00A635A0" w:rsidP="00A635A0">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3</w:t>
      </w:r>
      <w:r w:rsidR="00450914" w:rsidRPr="004A31F1">
        <w:rPr>
          <w:rFonts w:ascii="Arial" w:hAnsi="Arial" w:cs="Arial"/>
          <w:sz w:val="22"/>
        </w:rPr>
        <w:t>.</w:t>
      </w:r>
      <w:r w:rsidR="00450914" w:rsidRPr="004A31F1">
        <w:rPr>
          <w:rFonts w:ascii="Arial" w:hAnsi="Arial" w:cs="Arial"/>
          <w:sz w:val="22"/>
        </w:rPr>
        <w:tab/>
        <w:t>Stellenbeschreibung zum verantwortlichen</w:t>
      </w:r>
      <w:r w:rsidR="00C75D6D" w:rsidRPr="004A31F1">
        <w:rPr>
          <w:rFonts w:ascii="Arial" w:hAnsi="Arial" w:cs="Arial"/>
          <w:sz w:val="22"/>
        </w:rPr>
        <w:t xml:space="preserve"> </w:t>
      </w:r>
      <w:r w:rsidR="00450914" w:rsidRPr="004A31F1">
        <w:rPr>
          <w:rFonts w:ascii="Arial" w:hAnsi="Arial" w:cs="Arial"/>
          <w:sz w:val="22"/>
        </w:rPr>
        <w:t xml:space="preserve">Fachmann für die Planung </w:t>
      </w:r>
    </w:p>
    <w:p w14:paraId="3D0C6F25" w14:textId="281BF28C" w:rsidR="00A635A0" w:rsidRPr="004A31F1" w:rsidRDefault="008272F8" w:rsidP="008272F8">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r>
      <w:r w:rsidR="00C75D6D" w:rsidRPr="004A31F1">
        <w:rPr>
          <w:rFonts w:ascii="Arial" w:hAnsi="Arial" w:cs="Arial"/>
          <w:sz w:val="22"/>
        </w:rPr>
        <w:t xml:space="preserve">inkl. </w:t>
      </w:r>
      <w:r w:rsidR="00E45C1B" w:rsidRPr="004A31F1">
        <w:rPr>
          <w:rFonts w:ascii="Arial" w:hAnsi="Arial" w:cs="Arial"/>
          <w:sz w:val="22"/>
        </w:rPr>
        <w:t>Entscheidungskompetenzen</w:t>
      </w:r>
    </w:p>
    <w:p w14:paraId="468599C1" w14:textId="77777777" w:rsidR="00C21ED6" w:rsidRPr="004A31F1" w:rsidRDefault="00C21ED6" w:rsidP="00A635A0">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5764528F" w14:textId="4BC5620B" w:rsidR="00C21ED6" w:rsidRPr="004A31F1" w:rsidRDefault="00C21ED6" w:rsidP="004046AB">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4.</w:t>
      </w:r>
      <w:r w:rsidRPr="004A31F1">
        <w:rPr>
          <w:rFonts w:ascii="Arial" w:hAnsi="Arial" w:cs="Arial"/>
          <w:sz w:val="22"/>
        </w:rPr>
        <w:tab/>
        <w:t xml:space="preserve">Übersichtliche Darstellung des einschlägigen beruflichen Werdeganges </w:t>
      </w:r>
      <w:r w:rsidR="003C76FB" w:rsidRPr="004A31F1">
        <w:rPr>
          <w:rFonts w:ascii="Arial" w:hAnsi="Arial" w:cs="Arial"/>
          <w:sz w:val="22"/>
        </w:rPr>
        <w:t>nach Abschluss</w:t>
      </w:r>
      <w:r w:rsidR="004046AB" w:rsidRPr="004A31F1">
        <w:rPr>
          <w:rFonts w:ascii="Arial" w:hAnsi="Arial" w:cs="Arial"/>
          <w:sz w:val="22"/>
        </w:rPr>
        <w:t xml:space="preserve"> des Studiums</w:t>
      </w:r>
      <w:r w:rsidRPr="004A31F1">
        <w:rPr>
          <w:rFonts w:ascii="Arial" w:hAnsi="Arial" w:cs="Arial"/>
          <w:sz w:val="22"/>
        </w:rPr>
        <w:t xml:space="preserve"> </w:t>
      </w:r>
      <w:r w:rsidR="00A36A90" w:rsidRPr="004A31F1">
        <w:rPr>
          <w:rFonts w:ascii="Arial" w:hAnsi="Arial" w:cs="Arial"/>
          <w:sz w:val="22"/>
        </w:rPr>
        <w:t>d</w:t>
      </w:r>
      <w:r w:rsidRPr="004A31F1">
        <w:rPr>
          <w:rFonts w:ascii="Arial" w:hAnsi="Arial" w:cs="Arial"/>
          <w:sz w:val="22"/>
        </w:rPr>
        <w:t>es verantwortlichen Fachmannes</w:t>
      </w:r>
      <w:r w:rsidR="00A36A90" w:rsidRPr="004A31F1">
        <w:rPr>
          <w:rFonts w:ascii="Arial" w:hAnsi="Arial" w:cs="Arial"/>
          <w:sz w:val="22"/>
        </w:rPr>
        <w:t xml:space="preserve"> für die Planung</w:t>
      </w:r>
      <w:r w:rsidRPr="004A31F1">
        <w:rPr>
          <w:rFonts w:ascii="Arial" w:hAnsi="Arial" w:cs="Arial"/>
          <w:sz w:val="22"/>
        </w:rPr>
        <w:t xml:space="preserve"> zum Nachweis der mindestens 3-jährigen Erfahrung</w:t>
      </w:r>
    </w:p>
    <w:p w14:paraId="55D03EED" w14:textId="77777777" w:rsidR="00D9647B" w:rsidRPr="004A31F1" w:rsidRDefault="00D9647B" w:rsidP="00A51F64">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Cs w:val="24"/>
        </w:rPr>
      </w:pPr>
    </w:p>
    <w:p w14:paraId="310AE00B" w14:textId="2CB5E170" w:rsidR="007821E8" w:rsidRPr="004A31F1" w:rsidRDefault="00863F63" w:rsidP="000321C6">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jc w:val="both"/>
        <w:rPr>
          <w:rFonts w:ascii="Arial" w:hAnsi="Arial" w:cs="Arial"/>
          <w:sz w:val="22"/>
        </w:rPr>
      </w:pPr>
      <w:r w:rsidRPr="004A31F1">
        <w:rPr>
          <w:rFonts w:ascii="Arial" w:hAnsi="Arial" w:cs="Arial"/>
          <w:sz w:val="22"/>
        </w:rPr>
        <w:t>5</w:t>
      </w:r>
      <w:r w:rsidR="007821E8" w:rsidRPr="004A31F1">
        <w:rPr>
          <w:rFonts w:ascii="Arial" w:hAnsi="Arial" w:cs="Arial"/>
          <w:sz w:val="22"/>
        </w:rPr>
        <w:t>.</w:t>
      </w:r>
      <w:r w:rsidR="007821E8" w:rsidRPr="004A31F1">
        <w:rPr>
          <w:rFonts w:ascii="Arial" w:hAnsi="Arial" w:cs="Arial"/>
          <w:sz w:val="22"/>
        </w:rPr>
        <w:tab/>
        <w:t>Liste aller Gasanlagen, an denen der Fachmann in den letzten drei Jahren</w:t>
      </w:r>
      <w:r w:rsidR="000057EA" w:rsidRPr="004A31F1">
        <w:rPr>
          <w:rFonts w:ascii="Arial" w:hAnsi="Arial" w:cs="Arial"/>
          <w:sz w:val="22"/>
        </w:rPr>
        <w:t xml:space="preserve"> im Geltungsbereich des DVGW-Arbeitsblattes G 493-1</w:t>
      </w:r>
      <w:r w:rsidR="007821E8" w:rsidRPr="004A31F1">
        <w:rPr>
          <w:rFonts w:ascii="Arial" w:hAnsi="Arial" w:cs="Arial"/>
          <w:sz w:val="22"/>
        </w:rPr>
        <w:t xml:space="preserve"> mitgewirkt hat</w:t>
      </w:r>
      <w:r w:rsidR="000057EA" w:rsidRPr="004A31F1">
        <w:rPr>
          <w:rFonts w:ascii="Arial" w:hAnsi="Arial" w:cs="Arial"/>
          <w:sz w:val="22"/>
        </w:rPr>
        <w:t xml:space="preserve">. Detaillierte Angaben analog </w:t>
      </w:r>
      <w:r w:rsidR="000321C6" w:rsidRPr="004A31F1">
        <w:rPr>
          <w:rFonts w:ascii="Arial" w:hAnsi="Arial" w:cs="Arial"/>
          <w:sz w:val="22"/>
        </w:rPr>
        <w:t>zum Antrag</w:t>
      </w:r>
      <w:r w:rsidR="000057EA" w:rsidRPr="004A31F1">
        <w:rPr>
          <w:rFonts w:ascii="Arial" w:hAnsi="Arial" w:cs="Arial"/>
          <w:sz w:val="22"/>
        </w:rPr>
        <w:t xml:space="preserve"> „</w:t>
      </w:r>
      <w:r w:rsidR="00765F07" w:rsidRPr="004A31F1">
        <w:rPr>
          <w:rFonts w:ascii="Arial" w:hAnsi="Arial" w:cs="Arial"/>
          <w:sz w:val="22"/>
        </w:rPr>
        <w:t>9.1 Erfahrung des Verantwortlichen Fachmann für die Planung“</w:t>
      </w:r>
    </w:p>
    <w:p w14:paraId="0941C697" w14:textId="77777777" w:rsidR="00D9647B" w:rsidRPr="004A31F1" w:rsidRDefault="00D9647B" w:rsidP="000C7BAB">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Cs w:val="24"/>
        </w:rPr>
      </w:pPr>
    </w:p>
    <w:p w14:paraId="06F4F708" w14:textId="18B20826" w:rsidR="00727426" w:rsidRPr="004A31F1" w:rsidRDefault="00863F63" w:rsidP="0027646D">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6</w:t>
      </w:r>
      <w:r w:rsidR="0027646D" w:rsidRPr="004A31F1">
        <w:rPr>
          <w:rFonts w:ascii="Arial" w:hAnsi="Arial" w:cs="Arial"/>
          <w:sz w:val="22"/>
        </w:rPr>
        <w:t>.</w:t>
      </w:r>
      <w:r w:rsidR="0027646D" w:rsidRPr="004A31F1">
        <w:rPr>
          <w:rFonts w:ascii="Arial" w:hAnsi="Arial" w:cs="Arial"/>
          <w:sz w:val="22"/>
        </w:rPr>
        <w:tab/>
      </w:r>
      <w:r w:rsidR="0027646D" w:rsidRPr="004A31F1">
        <w:rPr>
          <w:rFonts w:ascii="Arial" w:hAnsi="Arial" w:cs="Arial"/>
          <w:sz w:val="22"/>
        </w:rPr>
        <w:tab/>
      </w:r>
      <w:r w:rsidR="00E509C0" w:rsidRPr="004A31F1">
        <w:rPr>
          <w:rFonts w:ascii="Arial" w:hAnsi="Arial" w:cs="Arial"/>
          <w:sz w:val="22"/>
        </w:rPr>
        <w:t>Weiterbildungs</w:t>
      </w:r>
      <w:r w:rsidR="007821E8" w:rsidRPr="004A31F1">
        <w:rPr>
          <w:rFonts w:ascii="Arial" w:hAnsi="Arial" w:cs="Arial"/>
          <w:sz w:val="22"/>
        </w:rPr>
        <w:t>nachweise</w:t>
      </w:r>
      <w:r w:rsidR="00C13430" w:rsidRPr="004A31F1">
        <w:rPr>
          <w:rFonts w:ascii="Arial" w:hAnsi="Arial" w:cs="Arial"/>
          <w:sz w:val="22"/>
        </w:rPr>
        <w:t xml:space="preserve"> der letzten fünf Jahre</w:t>
      </w:r>
      <w:r w:rsidR="007821E8" w:rsidRPr="004A31F1">
        <w:rPr>
          <w:rFonts w:ascii="Arial" w:hAnsi="Arial" w:cs="Arial"/>
          <w:sz w:val="22"/>
        </w:rPr>
        <w:t xml:space="preserve"> </w:t>
      </w:r>
      <w:r w:rsidR="00E509C0" w:rsidRPr="004A31F1">
        <w:rPr>
          <w:rFonts w:ascii="Arial" w:hAnsi="Arial" w:cs="Arial"/>
          <w:sz w:val="22"/>
        </w:rPr>
        <w:t>(ausschließlich für den Geltungsbereich G 493-1</w:t>
      </w:r>
      <w:r w:rsidR="00727426" w:rsidRPr="004A31F1">
        <w:rPr>
          <w:rFonts w:ascii="Arial" w:hAnsi="Arial" w:cs="Arial"/>
          <w:sz w:val="22"/>
        </w:rPr>
        <w:t xml:space="preserve"> </w:t>
      </w:r>
    </w:p>
    <w:p w14:paraId="40C6E4BE" w14:textId="328634E6" w:rsidR="007821E8" w:rsidRPr="004A31F1" w:rsidRDefault="00250D27" w:rsidP="00863F63">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ab/>
      </w:r>
      <w:r w:rsidRPr="004A31F1">
        <w:rPr>
          <w:rFonts w:ascii="Arial" w:hAnsi="Arial" w:cs="Arial"/>
          <w:sz w:val="22"/>
        </w:rPr>
        <w:tab/>
      </w:r>
      <w:r w:rsidR="00727426" w:rsidRPr="004A31F1">
        <w:rPr>
          <w:rFonts w:ascii="Arial" w:hAnsi="Arial" w:cs="Arial"/>
          <w:sz w:val="22"/>
        </w:rPr>
        <w:t>relevanten</w:t>
      </w:r>
      <w:r w:rsidR="00E509C0" w:rsidRPr="004A31F1">
        <w:rPr>
          <w:rFonts w:ascii="Arial" w:hAnsi="Arial" w:cs="Arial"/>
          <w:sz w:val="22"/>
        </w:rPr>
        <w:t xml:space="preserve"> </w:t>
      </w:r>
      <w:r w:rsidRPr="004A31F1">
        <w:rPr>
          <w:rFonts w:ascii="Arial" w:hAnsi="Arial" w:cs="Arial"/>
          <w:sz w:val="22"/>
        </w:rPr>
        <w:t>Maßnahmen</w:t>
      </w:r>
      <w:r w:rsidR="006C7EB5" w:rsidRPr="004A31F1">
        <w:rPr>
          <w:rFonts w:ascii="Arial" w:hAnsi="Arial" w:cs="Arial"/>
          <w:sz w:val="22"/>
        </w:rPr>
        <w:t xml:space="preserve">; z.B. </w:t>
      </w:r>
      <w:r w:rsidR="00CD5E7B" w:rsidRPr="004A31F1">
        <w:rPr>
          <w:rFonts w:ascii="Arial" w:hAnsi="Arial" w:cs="Arial"/>
          <w:sz w:val="22"/>
        </w:rPr>
        <w:t>Sachkundigenschulungen</w:t>
      </w:r>
      <w:r w:rsidR="00863F63" w:rsidRPr="004A31F1">
        <w:rPr>
          <w:rFonts w:ascii="Arial" w:hAnsi="Arial" w:cs="Arial"/>
          <w:sz w:val="22"/>
        </w:rPr>
        <w:t>, Geräteschulungen, Grundlagenschulungen)</w:t>
      </w:r>
    </w:p>
    <w:bookmarkEnd w:id="5"/>
    <w:p w14:paraId="0A635468" w14:textId="5D12D5F6" w:rsidR="00863F63" w:rsidRPr="004A31F1" w:rsidRDefault="00863F63">
      <w:pPr>
        <w:rPr>
          <w:rFonts w:ascii="Arial" w:hAnsi="Arial" w:cs="Arial"/>
          <w:sz w:val="22"/>
        </w:rPr>
      </w:pPr>
      <w:r w:rsidRPr="004A31F1">
        <w:rPr>
          <w:rFonts w:ascii="Arial" w:hAnsi="Arial" w:cs="Arial"/>
          <w:sz w:val="22"/>
        </w:rPr>
        <w:br w:type="page"/>
      </w:r>
    </w:p>
    <w:p w14:paraId="3A044A69" w14:textId="77777777" w:rsidR="00D85FD0" w:rsidRPr="004A31F1" w:rsidRDefault="00A4087C" w:rsidP="00E761C3">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jc w:val="both"/>
        <w:rPr>
          <w:rFonts w:ascii="Arial" w:hAnsi="Arial" w:cs="Arial"/>
          <w:b/>
          <w:sz w:val="26"/>
          <w:szCs w:val="26"/>
          <w:highlight w:val="darkGray"/>
        </w:rPr>
      </w:pPr>
      <w:r w:rsidRPr="004A31F1">
        <w:rPr>
          <w:rFonts w:ascii="Arial" w:hAnsi="Arial" w:cs="Arial"/>
          <w:b/>
          <w:sz w:val="26"/>
          <w:szCs w:val="26"/>
          <w:highlight w:val="darkGray"/>
        </w:rPr>
        <w:t xml:space="preserve">Qualifikationsnachweise des verantwortlichen Fachmannes für die </w:t>
      </w:r>
      <w:r w:rsidR="00CF12D7" w:rsidRPr="004A31F1">
        <w:rPr>
          <w:rFonts w:ascii="Arial" w:hAnsi="Arial" w:cs="Arial"/>
          <w:b/>
          <w:sz w:val="26"/>
          <w:szCs w:val="26"/>
          <w:highlight w:val="darkGray"/>
        </w:rPr>
        <w:t xml:space="preserve">Elektro- </w:t>
      </w:r>
    </w:p>
    <w:p w14:paraId="739B5E7A" w14:textId="74674D10" w:rsidR="00A4087C" w:rsidRPr="004A31F1" w:rsidRDefault="00CF12D7" w:rsidP="00A4087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sz w:val="26"/>
          <w:szCs w:val="26"/>
          <w:highlight w:val="darkGray"/>
        </w:rPr>
      </w:pPr>
      <w:r w:rsidRPr="004A31F1">
        <w:rPr>
          <w:rFonts w:ascii="Arial" w:hAnsi="Arial" w:cs="Arial"/>
          <w:b/>
          <w:sz w:val="26"/>
          <w:szCs w:val="26"/>
          <w:highlight w:val="darkGray"/>
        </w:rPr>
        <w:t>bzw. Elektro- und</w:t>
      </w:r>
      <w:r w:rsidR="00A4087C" w:rsidRPr="004A31F1">
        <w:rPr>
          <w:rFonts w:ascii="Arial" w:hAnsi="Arial" w:cs="Arial"/>
          <w:b/>
          <w:sz w:val="26"/>
          <w:szCs w:val="26"/>
          <w:highlight w:val="darkGray"/>
        </w:rPr>
        <w:t xml:space="preserve"> </w:t>
      </w:r>
      <w:r w:rsidRPr="004A31F1">
        <w:rPr>
          <w:rFonts w:ascii="Arial" w:hAnsi="Arial" w:cs="Arial"/>
          <w:b/>
          <w:sz w:val="26"/>
          <w:szCs w:val="26"/>
          <w:highlight w:val="darkGray"/>
        </w:rPr>
        <w:t>Automatisierungstechnik</w:t>
      </w:r>
    </w:p>
    <w:p w14:paraId="34DBC480" w14:textId="51240BEF" w:rsidR="00A4087C" w:rsidRPr="004A31F1" w:rsidRDefault="00A4087C" w:rsidP="0029152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jc w:val="both"/>
        <w:rPr>
          <w:rFonts w:ascii="Arial" w:hAnsi="Arial" w:cs="Arial"/>
          <w:bCs/>
          <w:sz w:val="22"/>
          <w:highlight w:val="darkGray"/>
        </w:rPr>
      </w:pPr>
      <w:r w:rsidRPr="004A31F1">
        <w:rPr>
          <w:rFonts w:ascii="Arial" w:hAnsi="Arial" w:cs="Arial"/>
          <w:bCs/>
          <w:sz w:val="22"/>
          <w:highlight w:val="darkGray"/>
        </w:rPr>
        <w:t xml:space="preserve">(kann zugleich auch für die </w:t>
      </w:r>
      <w:r w:rsidR="00CB409F" w:rsidRPr="004A31F1">
        <w:rPr>
          <w:rFonts w:ascii="Arial" w:hAnsi="Arial" w:cs="Arial"/>
          <w:bCs/>
          <w:sz w:val="22"/>
          <w:highlight w:val="darkGray"/>
        </w:rPr>
        <w:t xml:space="preserve">Aufgabengebiete </w:t>
      </w:r>
      <w:r w:rsidR="00291522" w:rsidRPr="004A31F1">
        <w:rPr>
          <w:rFonts w:ascii="Arial" w:hAnsi="Arial" w:cs="Arial"/>
          <w:bCs/>
          <w:sz w:val="22"/>
          <w:highlight w:val="darkGray"/>
        </w:rPr>
        <w:t>des Blitzschutzes</w:t>
      </w:r>
      <w:r w:rsidR="00ED6551" w:rsidRPr="004A31F1">
        <w:rPr>
          <w:rFonts w:ascii="Arial" w:hAnsi="Arial" w:cs="Arial"/>
          <w:bCs/>
          <w:sz w:val="22"/>
          <w:highlight w:val="darkGray"/>
        </w:rPr>
        <w:t xml:space="preserve"> nach Abschnitt 7.7.3 im Arbeitsblatt</w:t>
      </w:r>
      <w:r w:rsidR="00291522" w:rsidRPr="004A31F1">
        <w:rPr>
          <w:rFonts w:ascii="Arial" w:hAnsi="Arial" w:cs="Arial"/>
          <w:bCs/>
          <w:sz w:val="22"/>
          <w:highlight w:val="darkGray"/>
        </w:rPr>
        <w:t xml:space="preserve"> </w:t>
      </w:r>
      <w:r w:rsidRPr="004A31F1">
        <w:rPr>
          <w:rFonts w:ascii="Arial" w:hAnsi="Arial" w:cs="Arial"/>
          <w:bCs/>
          <w:sz w:val="22"/>
          <w:highlight w:val="darkGray"/>
        </w:rPr>
        <w:t>benannt sein, wenn die entsprechenden Voraussetzungen</w:t>
      </w:r>
      <w:r w:rsidR="00291522" w:rsidRPr="004A31F1">
        <w:rPr>
          <w:rFonts w:ascii="Arial" w:hAnsi="Arial" w:cs="Arial"/>
          <w:bCs/>
          <w:sz w:val="22"/>
          <w:highlight w:val="darkGray"/>
        </w:rPr>
        <w:t xml:space="preserve"> </w:t>
      </w:r>
      <w:r w:rsidRPr="004A31F1">
        <w:rPr>
          <w:rFonts w:ascii="Arial" w:hAnsi="Arial" w:cs="Arial"/>
          <w:bCs/>
          <w:sz w:val="22"/>
          <w:highlight w:val="darkGray"/>
        </w:rPr>
        <w:t>erfüllt sind)</w:t>
      </w:r>
    </w:p>
    <w:p w14:paraId="6E0E32F8" w14:textId="77777777" w:rsidR="00A4087C" w:rsidRPr="004A31F1" w:rsidRDefault="00A4087C" w:rsidP="00A4087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highlight w:val="darkGray"/>
        </w:rPr>
      </w:pPr>
    </w:p>
    <w:p w14:paraId="31C65772" w14:textId="77777777" w:rsidR="00A4087C" w:rsidRPr="004A31F1" w:rsidRDefault="00A4087C" w:rsidP="00A4087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highlight w:val="darkGray"/>
        </w:rPr>
      </w:pPr>
      <w:r w:rsidRPr="004A31F1">
        <w:rPr>
          <w:rFonts w:ascii="Arial" w:hAnsi="Arial" w:cs="Arial"/>
          <w:bCs/>
          <w:sz w:val="22"/>
          <w:szCs w:val="22"/>
          <w:highlight w:val="darkGray"/>
        </w:rPr>
        <w:t>Es werden folgende Nachweise benötigt:</w:t>
      </w:r>
    </w:p>
    <w:p w14:paraId="211573ED" w14:textId="77777777" w:rsidR="00A4087C" w:rsidRPr="004A31F1" w:rsidRDefault="00A4087C" w:rsidP="00A4087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highlight w:val="darkGray"/>
        </w:rPr>
      </w:pPr>
    </w:p>
    <w:p w14:paraId="46B8585A" w14:textId="29223C1B" w:rsidR="00EC49F8" w:rsidRPr="004A31F1" w:rsidRDefault="00A4087C" w:rsidP="00EC49F8">
      <w:pPr>
        <w:pStyle w:val="Listenabsatz"/>
        <w:numPr>
          <w:ilvl w:val="0"/>
          <w:numId w:val="28"/>
        </w:num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9"/>
        <w:jc w:val="both"/>
        <w:rPr>
          <w:rFonts w:ascii="Arial" w:hAnsi="Arial" w:cs="Arial"/>
          <w:sz w:val="22"/>
          <w:highlight w:val="darkGray"/>
        </w:rPr>
      </w:pPr>
      <w:r w:rsidRPr="004A31F1">
        <w:rPr>
          <w:rFonts w:ascii="Arial" w:hAnsi="Arial" w:cs="Arial"/>
          <w:sz w:val="22"/>
          <w:highlight w:val="darkGray"/>
        </w:rPr>
        <w:t xml:space="preserve">Urkunde über ein abgeschlossenes, einschlägiges, technisches Studium an einer Technischen Universität bzw. Hochschule oder Fachhochschule </w:t>
      </w:r>
      <w:r w:rsidR="000B52C3" w:rsidRPr="004A31F1">
        <w:rPr>
          <w:rFonts w:ascii="Arial" w:hAnsi="Arial" w:cs="Arial"/>
          <w:sz w:val="22"/>
          <w:highlight w:val="darkGray"/>
        </w:rPr>
        <w:t>aber</w:t>
      </w:r>
      <w:r w:rsidRPr="004A31F1">
        <w:rPr>
          <w:rFonts w:ascii="Arial" w:hAnsi="Arial" w:cs="Arial"/>
          <w:sz w:val="22"/>
          <w:highlight w:val="darkGray"/>
        </w:rPr>
        <w:t xml:space="preserve"> </w:t>
      </w:r>
      <w:r w:rsidR="000B52C3" w:rsidRPr="004A31F1">
        <w:rPr>
          <w:rFonts w:ascii="Arial" w:hAnsi="Arial" w:cs="Arial"/>
          <w:sz w:val="22"/>
          <w:highlight w:val="darkGray"/>
        </w:rPr>
        <w:t>mindestens einen Abschluss als Meister (Fachrichtung Elektrotechnik)</w:t>
      </w:r>
      <w:r w:rsidRPr="004A31F1">
        <w:rPr>
          <w:rFonts w:ascii="Arial" w:hAnsi="Arial" w:cs="Arial"/>
          <w:sz w:val="22"/>
          <w:highlight w:val="darkGray"/>
        </w:rPr>
        <w:t xml:space="preserve"> oder als </w:t>
      </w:r>
      <w:r w:rsidR="00027D85" w:rsidRPr="004A31F1">
        <w:rPr>
          <w:rFonts w:ascii="Arial" w:hAnsi="Arial" w:cs="Arial"/>
          <w:sz w:val="22"/>
          <w:highlight w:val="darkGray"/>
        </w:rPr>
        <w:t>staatlich geprüfter Techniker (Fachrichtung Elektrotechnik)</w:t>
      </w:r>
    </w:p>
    <w:p w14:paraId="77284366" w14:textId="77777777" w:rsidR="002F53B6" w:rsidRPr="004A31F1" w:rsidRDefault="002F53B6" w:rsidP="002F53B6">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4"/>
        <w:jc w:val="both"/>
        <w:rPr>
          <w:rFonts w:ascii="Arial" w:hAnsi="Arial" w:cs="Arial"/>
          <w:szCs w:val="18"/>
          <w:highlight w:val="darkGray"/>
        </w:rPr>
      </w:pPr>
    </w:p>
    <w:p w14:paraId="32B823C6" w14:textId="0C29180B" w:rsidR="000F674A" w:rsidRPr="004A31F1" w:rsidRDefault="002F53B6" w:rsidP="000F674A">
      <w:pPr>
        <w:pStyle w:val="Listenabsatz"/>
        <w:numPr>
          <w:ilvl w:val="0"/>
          <w:numId w:val="28"/>
        </w:num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9"/>
        <w:jc w:val="both"/>
        <w:rPr>
          <w:rFonts w:ascii="Arial" w:hAnsi="Arial" w:cs="Arial"/>
          <w:sz w:val="22"/>
          <w:highlight w:val="darkGray"/>
        </w:rPr>
      </w:pPr>
      <w:r w:rsidRPr="004A31F1">
        <w:rPr>
          <w:rFonts w:ascii="Arial" w:hAnsi="Arial" w:cs="Arial"/>
          <w:sz w:val="22"/>
          <w:highlight w:val="darkGray"/>
        </w:rPr>
        <w:t>Der Fachmann für Elektro- und Automatisierungstechnik muss die Anforderungen aus</w:t>
      </w:r>
    </w:p>
    <w:p w14:paraId="0673B34D" w14:textId="1F8C2777" w:rsidR="0065147F" w:rsidRPr="004A31F1" w:rsidRDefault="000F674A" w:rsidP="00346CA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9" w:hanging="709"/>
        <w:jc w:val="both"/>
        <w:rPr>
          <w:rFonts w:ascii="Arial" w:hAnsi="Arial" w:cs="Arial"/>
          <w:sz w:val="22"/>
          <w:highlight w:val="darkGray"/>
        </w:rPr>
      </w:pPr>
      <w:r w:rsidRPr="004A31F1">
        <w:rPr>
          <w:rFonts w:ascii="Arial" w:hAnsi="Arial" w:cs="Arial"/>
          <w:sz w:val="22"/>
          <w:highlight w:val="darkGray"/>
        </w:rPr>
        <w:tab/>
      </w:r>
      <w:r w:rsidR="002F53B6" w:rsidRPr="004A31F1">
        <w:rPr>
          <w:rFonts w:ascii="Arial" w:hAnsi="Arial" w:cs="Arial"/>
          <w:sz w:val="22"/>
          <w:highlight w:val="darkGray"/>
        </w:rPr>
        <w:t>DIN EN 60079 Teil 14 Anhang A erfüllen.</w:t>
      </w:r>
    </w:p>
    <w:p w14:paraId="3C840C36" w14:textId="77777777" w:rsidR="00B6423B" w:rsidRPr="004A31F1" w:rsidRDefault="00B6423B" w:rsidP="00A4087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highlight w:val="darkGray"/>
        </w:rPr>
      </w:pPr>
    </w:p>
    <w:p w14:paraId="16EFA0CE" w14:textId="0CBAF34A" w:rsidR="00A4087C" w:rsidRPr="004A31F1" w:rsidRDefault="00346CA2" w:rsidP="00293269">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highlight w:val="darkGray"/>
        </w:rPr>
      </w:pPr>
      <w:r w:rsidRPr="004A31F1">
        <w:rPr>
          <w:rFonts w:ascii="Arial" w:hAnsi="Arial" w:cs="Arial"/>
          <w:sz w:val="22"/>
          <w:highlight w:val="darkGray"/>
        </w:rPr>
        <w:t>3</w:t>
      </w:r>
      <w:r w:rsidR="00A4087C" w:rsidRPr="004A31F1">
        <w:rPr>
          <w:rFonts w:ascii="Arial" w:hAnsi="Arial" w:cs="Arial"/>
          <w:sz w:val="22"/>
          <w:highlight w:val="darkGray"/>
        </w:rPr>
        <w:t>.</w:t>
      </w:r>
      <w:r w:rsidR="00A4087C" w:rsidRPr="004A31F1">
        <w:rPr>
          <w:rFonts w:ascii="Arial" w:hAnsi="Arial" w:cs="Arial"/>
          <w:sz w:val="22"/>
          <w:highlight w:val="darkGray"/>
        </w:rPr>
        <w:tab/>
        <w:t xml:space="preserve">Benennung zum verantwortlichen Fachmann für die </w:t>
      </w:r>
      <w:r w:rsidR="00293269" w:rsidRPr="004A31F1">
        <w:rPr>
          <w:rFonts w:ascii="Arial" w:hAnsi="Arial" w:cs="Arial"/>
          <w:sz w:val="22"/>
          <w:highlight w:val="darkGray"/>
        </w:rPr>
        <w:t>Elektro- und Automatisierungstechnik</w:t>
      </w:r>
      <w:r w:rsidR="00A4087C" w:rsidRPr="004A31F1">
        <w:rPr>
          <w:rFonts w:ascii="Arial" w:hAnsi="Arial" w:cs="Arial"/>
          <w:sz w:val="22"/>
          <w:highlight w:val="darkGray"/>
        </w:rPr>
        <w:t xml:space="preserve"> durch den Arbeitgeber mit fester Einbindung in die Prozesse</w:t>
      </w:r>
    </w:p>
    <w:p w14:paraId="01F8CD24" w14:textId="77777777" w:rsidR="00A4087C" w:rsidRPr="004A31F1" w:rsidRDefault="00A4087C" w:rsidP="00A4087C">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highlight w:val="darkGray"/>
        </w:rPr>
      </w:pPr>
    </w:p>
    <w:p w14:paraId="4DE5B28C" w14:textId="4D85D59A" w:rsidR="00A4087C" w:rsidRPr="004A31F1" w:rsidRDefault="00346CA2" w:rsidP="003B016B">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highlight w:val="darkGray"/>
        </w:rPr>
      </w:pPr>
      <w:r w:rsidRPr="004A31F1">
        <w:rPr>
          <w:rFonts w:ascii="Arial" w:hAnsi="Arial" w:cs="Arial"/>
          <w:sz w:val="22"/>
          <w:highlight w:val="darkGray"/>
        </w:rPr>
        <w:t>4</w:t>
      </w:r>
      <w:r w:rsidR="00A4087C" w:rsidRPr="004A31F1">
        <w:rPr>
          <w:rFonts w:ascii="Arial" w:hAnsi="Arial" w:cs="Arial"/>
          <w:sz w:val="22"/>
          <w:highlight w:val="darkGray"/>
        </w:rPr>
        <w:t>.</w:t>
      </w:r>
      <w:r w:rsidR="00A4087C" w:rsidRPr="004A31F1">
        <w:rPr>
          <w:rFonts w:ascii="Arial" w:hAnsi="Arial" w:cs="Arial"/>
          <w:sz w:val="22"/>
          <w:highlight w:val="darkGray"/>
        </w:rPr>
        <w:tab/>
        <w:t xml:space="preserve">Stellenbeschreibung zum verantwortlichen Fachmann für die </w:t>
      </w:r>
      <w:r w:rsidR="00293269" w:rsidRPr="004A31F1">
        <w:rPr>
          <w:rFonts w:ascii="Arial" w:hAnsi="Arial" w:cs="Arial"/>
          <w:sz w:val="22"/>
          <w:highlight w:val="darkGray"/>
        </w:rPr>
        <w:t>Elektro- und Automatisierungstechnik</w:t>
      </w:r>
      <w:r w:rsidR="00A4087C" w:rsidRPr="004A31F1">
        <w:rPr>
          <w:rFonts w:ascii="Arial" w:hAnsi="Arial" w:cs="Arial"/>
          <w:sz w:val="22"/>
          <w:highlight w:val="darkGray"/>
        </w:rPr>
        <w:t xml:space="preserve"> inkl. Entscheidungskompetenzen</w:t>
      </w:r>
    </w:p>
    <w:p w14:paraId="7FFF76C1" w14:textId="77777777" w:rsidR="00A4087C" w:rsidRPr="004A31F1" w:rsidRDefault="00A4087C" w:rsidP="00A4087C">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highlight w:val="darkGray"/>
        </w:rPr>
      </w:pPr>
    </w:p>
    <w:p w14:paraId="067BB869" w14:textId="61991F43" w:rsidR="00A4087C" w:rsidRPr="004A31F1" w:rsidRDefault="00346CA2" w:rsidP="00A4087C">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highlight w:val="darkGray"/>
        </w:rPr>
      </w:pPr>
      <w:r w:rsidRPr="004A31F1">
        <w:rPr>
          <w:rFonts w:ascii="Arial" w:hAnsi="Arial" w:cs="Arial"/>
          <w:sz w:val="22"/>
          <w:highlight w:val="darkGray"/>
        </w:rPr>
        <w:t>5</w:t>
      </w:r>
      <w:r w:rsidR="00A4087C" w:rsidRPr="004A31F1">
        <w:rPr>
          <w:rFonts w:ascii="Arial" w:hAnsi="Arial" w:cs="Arial"/>
          <w:sz w:val="22"/>
          <w:highlight w:val="darkGray"/>
        </w:rPr>
        <w:t>.</w:t>
      </w:r>
      <w:r w:rsidR="00A4087C" w:rsidRPr="004A31F1">
        <w:rPr>
          <w:rFonts w:ascii="Arial" w:hAnsi="Arial" w:cs="Arial"/>
          <w:sz w:val="22"/>
          <w:highlight w:val="darkGray"/>
        </w:rPr>
        <w:tab/>
        <w:t xml:space="preserve">Übersichtliche Darstellung des einschlägigen beruflichen Werdeganges nach Abschluss des Studiums oder technischer Ausbildung zum Meister oder staatlich geprüften Techniker des verantwortlichen Fachmannes für die </w:t>
      </w:r>
      <w:r w:rsidR="007B31B8" w:rsidRPr="004A31F1">
        <w:rPr>
          <w:rFonts w:ascii="Arial" w:hAnsi="Arial" w:cs="Arial"/>
          <w:sz w:val="22"/>
          <w:highlight w:val="darkGray"/>
        </w:rPr>
        <w:t>Elektro- und Automatisierungstechnik</w:t>
      </w:r>
      <w:r w:rsidR="00A4087C" w:rsidRPr="004A31F1">
        <w:rPr>
          <w:rFonts w:ascii="Arial" w:hAnsi="Arial" w:cs="Arial"/>
          <w:sz w:val="22"/>
          <w:highlight w:val="darkGray"/>
        </w:rPr>
        <w:t xml:space="preserve"> zum Nachweis der mindestens 3-jährigen Erfahrung</w:t>
      </w:r>
    </w:p>
    <w:p w14:paraId="535E5601" w14:textId="77777777" w:rsidR="00A4087C" w:rsidRPr="004A31F1" w:rsidRDefault="00A4087C" w:rsidP="00A4087C">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Cs w:val="24"/>
          <w:highlight w:val="darkGray"/>
        </w:rPr>
      </w:pPr>
    </w:p>
    <w:p w14:paraId="6516579A" w14:textId="28A34701" w:rsidR="00A4087C" w:rsidRPr="004A31F1" w:rsidRDefault="00346CA2" w:rsidP="00A4087C">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jc w:val="both"/>
        <w:rPr>
          <w:rFonts w:ascii="Arial" w:hAnsi="Arial" w:cs="Arial"/>
          <w:sz w:val="22"/>
          <w:highlight w:val="darkGray"/>
        </w:rPr>
      </w:pPr>
      <w:r w:rsidRPr="004A31F1">
        <w:rPr>
          <w:rFonts w:ascii="Arial" w:hAnsi="Arial" w:cs="Arial"/>
          <w:sz w:val="22"/>
          <w:highlight w:val="darkGray"/>
        </w:rPr>
        <w:t>6</w:t>
      </w:r>
      <w:r w:rsidR="00A4087C" w:rsidRPr="004A31F1">
        <w:rPr>
          <w:rFonts w:ascii="Arial" w:hAnsi="Arial" w:cs="Arial"/>
          <w:sz w:val="22"/>
          <w:highlight w:val="darkGray"/>
        </w:rPr>
        <w:t>.</w:t>
      </w:r>
      <w:r w:rsidR="00A4087C" w:rsidRPr="004A31F1">
        <w:rPr>
          <w:rFonts w:ascii="Arial" w:hAnsi="Arial" w:cs="Arial"/>
          <w:sz w:val="22"/>
          <w:highlight w:val="darkGray"/>
        </w:rPr>
        <w:tab/>
        <w:t xml:space="preserve">Liste aller </w:t>
      </w:r>
      <w:r w:rsidR="00B06FE9" w:rsidRPr="004A31F1">
        <w:rPr>
          <w:rFonts w:ascii="Arial" w:hAnsi="Arial" w:cs="Arial"/>
          <w:sz w:val="22"/>
          <w:highlight w:val="darkGray"/>
        </w:rPr>
        <w:t>A</w:t>
      </w:r>
      <w:r w:rsidR="00A4087C" w:rsidRPr="004A31F1">
        <w:rPr>
          <w:rFonts w:ascii="Arial" w:hAnsi="Arial" w:cs="Arial"/>
          <w:sz w:val="22"/>
          <w:highlight w:val="darkGray"/>
        </w:rPr>
        <w:t xml:space="preserve">nlagen, an denen der Fachmann in den letzten drei Jahren im Geltungsbereich des DVGW-Arbeitsblattes G 493-1 </w:t>
      </w:r>
      <w:r w:rsidR="00B06FE9" w:rsidRPr="004A31F1">
        <w:rPr>
          <w:rFonts w:ascii="Arial" w:hAnsi="Arial" w:cs="Arial"/>
          <w:sz w:val="22"/>
          <w:highlight w:val="darkGray"/>
        </w:rPr>
        <w:t xml:space="preserve">Gruppe 4 </w:t>
      </w:r>
      <w:r w:rsidR="00A4087C" w:rsidRPr="004A31F1">
        <w:rPr>
          <w:rFonts w:ascii="Arial" w:hAnsi="Arial" w:cs="Arial"/>
          <w:sz w:val="22"/>
          <w:highlight w:val="darkGray"/>
        </w:rPr>
        <w:t>mitgewirkt hat. Detaillierte Angaben analog zum Antrag „9.</w:t>
      </w:r>
      <w:r w:rsidR="00073A50" w:rsidRPr="004A31F1">
        <w:rPr>
          <w:rFonts w:ascii="Arial" w:hAnsi="Arial" w:cs="Arial"/>
          <w:sz w:val="22"/>
          <w:highlight w:val="darkGray"/>
        </w:rPr>
        <w:t>3</w:t>
      </w:r>
      <w:r w:rsidR="00A4087C" w:rsidRPr="004A31F1">
        <w:rPr>
          <w:rFonts w:ascii="Arial" w:hAnsi="Arial" w:cs="Arial"/>
          <w:sz w:val="22"/>
          <w:highlight w:val="darkGray"/>
        </w:rPr>
        <w:t xml:space="preserve"> Erfahrung des Verantwortlichen Fachmann für d</w:t>
      </w:r>
      <w:r w:rsidR="00B06FE9" w:rsidRPr="004A31F1">
        <w:rPr>
          <w:rFonts w:ascii="Arial" w:hAnsi="Arial" w:cs="Arial"/>
          <w:sz w:val="22"/>
          <w:highlight w:val="darkGray"/>
        </w:rPr>
        <w:t xml:space="preserve">ie </w:t>
      </w:r>
      <w:r w:rsidR="00132686" w:rsidRPr="004A31F1">
        <w:rPr>
          <w:rFonts w:ascii="Arial" w:hAnsi="Arial" w:cs="Arial"/>
          <w:sz w:val="22"/>
          <w:highlight w:val="darkGray"/>
        </w:rPr>
        <w:t>Elektro- und Automatisierungstechnik</w:t>
      </w:r>
      <w:r w:rsidR="00A4087C" w:rsidRPr="004A31F1">
        <w:rPr>
          <w:rFonts w:ascii="Arial" w:hAnsi="Arial" w:cs="Arial"/>
          <w:sz w:val="22"/>
          <w:highlight w:val="darkGray"/>
        </w:rPr>
        <w:t>“</w:t>
      </w:r>
    </w:p>
    <w:p w14:paraId="252B96B9" w14:textId="77777777" w:rsidR="00A4087C" w:rsidRPr="004A31F1" w:rsidRDefault="00A4087C" w:rsidP="00A4087C">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Cs w:val="24"/>
          <w:highlight w:val="darkGray"/>
        </w:rPr>
      </w:pPr>
    </w:p>
    <w:p w14:paraId="431F475B" w14:textId="4418D8DD" w:rsidR="00A4087C" w:rsidRPr="004A31F1" w:rsidRDefault="00346CA2" w:rsidP="00881DB6">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rPr>
          <w:rFonts w:ascii="Arial" w:hAnsi="Arial" w:cs="Arial"/>
          <w:sz w:val="22"/>
        </w:rPr>
      </w:pPr>
      <w:r w:rsidRPr="004A31F1">
        <w:rPr>
          <w:rFonts w:ascii="Arial" w:hAnsi="Arial" w:cs="Arial"/>
          <w:sz w:val="22"/>
          <w:highlight w:val="darkGray"/>
        </w:rPr>
        <w:t>7</w:t>
      </w:r>
      <w:r w:rsidR="00A4087C" w:rsidRPr="004A31F1">
        <w:rPr>
          <w:rFonts w:ascii="Arial" w:hAnsi="Arial" w:cs="Arial"/>
          <w:sz w:val="22"/>
          <w:highlight w:val="darkGray"/>
        </w:rPr>
        <w:t>.</w:t>
      </w:r>
      <w:r w:rsidR="00A4087C" w:rsidRPr="004A31F1">
        <w:rPr>
          <w:rFonts w:ascii="Arial" w:hAnsi="Arial" w:cs="Arial"/>
          <w:sz w:val="22"/>
          <w:highlight w:val="darkGray"/>
        </w:rPr>
        <w:tab/>
      </w:r>
      <w:r w:rsidR="00A4087C" w:rsidRPr="004A31F1">
        <w:rPr>
          <w:rFonts w:ascii="Arial" w:hAnsi="Arial" w:cs="Arial"/>
          <w:sz w:val="22"/>
          <w:highlight w:val="darkGray"/>
        </w:rPr>
        <w:tab/>
        <w:t>Weiterbildungsnachweise der letzten fünf Jahre (ausschließlich für den Geltungsbereich</w:t>
      </w:r>
      <w:r w:rsidR="00A651E8" w:rsidRPr="004A31F1">
        <w:rPr>
          <w:rFonts w:ascii="Arial" w:hAnsi="Arial" w:cs="Arial"/>
          <w:sz w:val="22"/>
          <w:highlight w:val="darkGray"/>
        </w:rPr>
        <w:t xml:space="preserve"> der Elektro- bzw. Elektro- und Automatisierungstechnik</w:t>
      </w:r>
      <w:r w:rsidR="00881DB6" w:rsidRPr="004A31F1">
        <w:rPr>
          <w:rFonts w:ascii="Arial" w:hAnsi="Arial" w:cs="Arial"/>
          <w:sz w:val="22"/>
          <w:highlight w:val="darkGray"/>
        </w:rPr>
        <w:t xml:space="preserve"> </w:t>
      </w:r>
      <w:r w:rsidR="00A4087C" w:rsidRPr="004A31F1">
        <w:rPr>
          <w:rFonts w:ascii="Arial" w:hAnsi="Arial" w:cs="Arial"/>
          <w:sz w:val="22"/>
          <w:highlight w:val="darkGray"/>
        </w:rPr>
        <w:t>relevanten Maßnahmen</w:t>
      </w:r>
      <w:r w:rsidR="008B152E" w:rsidRPr="004A31F1">
        <w:rPr>
          <w:rFonts w:ascii="Arial" w:hAnsi="Arial" w:cs="Arial"/>
          <w:sz w:val="22"/>
          <w:highlight w:val="darkGray"/>
        </w:rPr>
        <w:t>)</w:t>
      </w:r>
    </w:p>
    <w:p w14:paraId="6C11E30C" w14:textId="77777777" w:rsidR="004C6B6C" w:rsidRPr="004A31F1" w:rsidRDefault="004C6B6C" w:rsidP="00A4087C">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p>
    <w:p w14:paraId="1996916E" w14:textId="0FA57EA1" w:rsidR="00A4087C" w:rsidRPr="004A31F1" w:rsidRDefault="00A4087C">
      <w:pPr>
        <w:rPr>
          <w:rFonts w:ascii="Arial" w:hAnsi="Arial" w:cs="Arial"/>
          <w:sz w:val="22"/>
        </w:rPr>
      </w:pPr>
      <w:r w:rsidRPr="004A31F1">
        <w:rPr>
          <w:rFonts w:ascii="Arial" w:hAnsi="Arial" w:cs="Arial"/>
          <w:sz w:val="22"/>
        </w:rPr>
        <w:br w:type="page"/>
      </w:r>
    </w:p>
    <w:p w14:paraId="5AF7A3C7" w14:textId="77777777" w:rsidR="00A4087C" w:rsidRPr="004A31F1" w:rsidRDefault="00A4087C">
      <w:pPr>
        <w:rPr>
          <w:rFonts w:ascii="Arial" w:hAnsi="Arial" w:cs="Arial"/>
          <w:sz w:val="22"/>
        </w:rPr>
      </w:pPr>
    </w:p>
    <w:p w14:paraId="6C2FA30E" w14:textId="0CC9D538" w:rsidR="003A4B17" w:rsidRPr="004A31F1" w:rsidRDefault="007821E8" w:rsidP="00903086">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sz w:val="26"/>
          <w:szCs w:val="26"/>
        </w:rPr>
      </w:pPr>
      <w:r w:rsidRPr="004A31F1">
        <w:rPr>
          <w:rFonts w:ascii="Arial" w:hAnsi="Arial" w:cs="Arial"/>
          <w:b/>
          <w:sz w:val="26"/>
          <w:szCs w:val="26"/>
        </w:rPr>
        <w:t xml:space="preserve">Qualifikationsnachweise des verantwortlichen Fachmannes für die Fertigung </w:t>
      </w:r>
    </w:p>
    <w:p w14:paraId="7A8F42A6" w14:textId="77777777" w:rsidR="003A4B17" w:rsidRPr="004A31F1" w:rsidRDefault="007821E8" w:rsidP="001746BD">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jc w:val="both"/>
        <w:rPr>
          <w:rFonts w:ascii="Arial" w:hAnsi="Arial" w:cs="Arial"/>
          <w:bCs/>
          <w:sz w:val="22"/>
        </w:rPr>
      </w:pPr>
      <w:r w:rsidRPr="004A31F1">
        <w:rPr>
          <w:rFonts w:ascii="Arial" w:hAnsi="Arial" w:cs="Arial"/>
          <w:bCs/>
          <w:sz w:val="22"/>
        </w:rPr>
        <w:t xml:space="preserve">(kann zugleich auch für die Errichtung benannt sein, wenn die entsprechenden Voraussetzungen </w:t>
      </w:r>
    </w:p>
    <w:p w14:paraId="64FCD02A" w14:textId="77777777" w:rsidR="007821E8" w:rsidRPr="004A31F1" w:rsidRDefault="007821E8"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rPr>
      </w:pPr>
      <w:r w:rsidRPr="004A31F1">
        <w:rPr>
          <w:rFonts w:ascii="Arial" w:hAnsi="Arial" w:cs="Arial"/>
          <w:bCs/>
          <w:sz w:val="22"/>
        </w:rPr>
        <w:t>erfüllt sind)</w:t>
      </w:r>
    </w:p>
    <w:p w14:paraId="51CAD0D2" w14:textId="77777777" w:rsidR="00D9647B" w:rsidRPr="004A31F1" w:rsidRDefault="00D9647B"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657530FC" w14:textId="1ED6589C" w:rsidR="008B74F1" w:rsidRPr="004A31F1" w:rsidRDefault="00D9647B" w:rsidP="00CA51B5">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sidRPr="004A31F1">
        <w:rPr>
          <w:rFonts w:ascii="Arial" w:hAnsi="Arial" w:cs="Arial"/>
          <w:bCs/>
          <w:sz w:val="22"/>
          <w:szCs w:val="22"/>
        </w:rPr>
        <w:t>Es werden folgende Nachweise benötigt:</w:t>
      </w:r>
    </w:p>
    <w:p w14:paraId="0CC4B07F" w14:textId="77777777" w:rsidR="00CA51B5" w:rsidRPr="004A31F1" w:rsidRDefault="00CA51B5" w:rsidP="00CA51B5">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rPr>
      </w:pPr>
    </w:p>
    <w:p w14:paraId="65280AFF" w14:textId="66CDBF05" w:rsidR="008B74F1" w:rsidRPr="004A31F1" w:rsidRDefault="008B74F1" w:rsidP="002173FE">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 xml:space="preserve">1. </w:t>
      </w:r>
      <w:r w:rsidRPr="004A31F1">
        <w:rPr>
          <w:rFonts w:ascii="Arial" w:hAnsi="Arial" w:cs="Arial"/>
          <w:sz w:val="22"/>
        </w:rPr>
        <w:tab/>
        <w:t xml:space="preserve">Urkunde über </w:t>
      </w:r>
      <w:r w:rsidR="009D0941" w:rsidRPr="004A31F1">
        <w:rPr>
          <w:rFonts w:ascii="Arial" w:hAnsi="Arial" w:cs="Arial"/>
          <w:sz w:val="22"/>
        </w:rPr>
        <w:t xml:space="preserve">ein </w:t>
      </w:r>
      <w:r w:rsidRPr="004A31F1">
        <w:rPr>
          <w:rFonts w:ascii="Arial" w:hAnsi="Arial" w:cs="Arial"/>
          <w:sz w:val="22"/>
        </w:rPr>
        <w:t xml:space="preserve">abgeschlossenes, einschlägiges, technisches Studium an einer Technischen Universität bzw. Hochschule oder Fachhochschule </w:t>
      </w:r>
      <w:r w:rsidR="00112682" w:rsidRPr="004A31F1">
        <w:rPr>
          <w:rFonts w:ascii="Arial" w:hAnsi="Arial" w:cs="Arial"/>
          <w:sz w:val="22"/>
        </w:rPr>
        <w:t>abe</w:t>
      </w:r>
      <w:r w:rsidRPr="004A31F1">
        <w:rPr>
          <w:rFonts w:ascii="Arial" w:hAnsi="Arial" w:cs="Arial"/>
          <w:sz w:val="22"/>
        </w:rPr>
        <w:t>r</w:t>
      </w:r>
      <w:r w:rsidR="00A737DE" w:rsidRPr="004A31F1">
        <w:rPr>
          <w:rFonts w:ascii="Arial" w:hAnsi="Arial" w:cs="Arial"/>
          <w:sz w:val="22"/>
        </w:rPr>
        <w:t xml:space="preserve"> mindestens eine</w:t>
      </w:r>
      <w:r w:rsidRPr="004A31F1">
        <w:rPr>
          <w:rFonts w:ascii="Arial" w:hAnsi="Arial" w:cs="Arial"/>
          <w:sz w:val="22"/>
        </w:rPr>
        <w:t xml:space="preserve"> </w:t>
      </w:r>
      <w:r w:rsidR="00C7246A" w:rsidRPr="004A31F1">
        <w:rPr>
          <w:rFonts w:ascii="Arial" w:hAnsi="Arial" w:cs="Arial"/>
          <w:sz w:val="22"/>
        </w:rPr>
        <w:t xml:space="preserve">technische </w:t>
      </w:r>
      <w:r w:rsidR="002173FE" w:rsidRPr="004A31F1">
        <w:rPr>
          <w:rFonts w:ascii="Arial" w:hAnsi="Arial" w:cs="Arial"/>
          <w:sz w:val="22"/>
        </w:rPr>
        <w:t xml:space="preserve">Ausbildung als </w:t>
      </w:r>
      <w:r w:rsidRPr="004A31F1">
        <w:rPr>
          <w:rFonts w:ascii="Arial" w:hAnsi="Arial" w:cs="Arial"/>
          <w:sz w:val="22"/>
        </w:rPr>
        <w:t>Meister</w:t>
      </w:r>
      <w:r w:rsidR="00DC3936" w:rsidRPr="004A31F1">
        <w:rPr>
          <w:rFonts w:ascii="Arial" w:hAnsi="Arial" w:cs="Arial"/>
          <w:sz w:val="22"/>
        </w:rPr>
        <w:t xml:space="preserve"> </w:t>
      </w:r>
      <w:r w:rsidR="00DC0EF4" w:rsidRPr="004A31F1">
        <w:rPr>
          <w:rFonts w:ascii="Arial" w:hAnsi="Arial" w:cs="Arial"/>
          <w:sz w:val="22"/>
        </w:rPr>
        <w:t>(</w:t>
      </w:r>
      <w:r w:rsidR="00DC3936" w:rsidRPr="004A31F1">
        <w:rPr>
          <w:rFonts w:ascii="Arial" w:hAnsi="Arial" w:cs="Arial"/>
          <w:sz w:val="22"/>
        </w:rPr>
        <w:t>Urkunde)</w:t>
      </w:r>
      <w:r w:rsidRPr="004A31F1">
        <w:rPr>
          <w:rFonts w:ascii="Arial" w:hAnsi="Arial" w:cs="Arial"/>
          <w:sz w:val="22"/>
        </w:rPr>
        <w:t xml:space="preserve"> </w:t>
      </w:r>
      <w:r w:rsidR="002173FE" w:rsidRPr="004A31F1">
        <w:rPr>
          <w:rFonts w:ascii="Arial" w:hAnsi="Arial" w:cs="Arial"/>
          <w:sz w:val="22"/>
        </w:rPr>
        <w:t>oder als staatlich geprüfter</w:t>
      </w:r>
      <w:r w:rsidRPr="004A31F1">
        <w:rPr>
          <w:rFonts w:ascii="Arial" w:hAnsi="Arial" w:cs="Arial"/>
          <w:sz w:val="22"/>
        </w:rPr>
        <w:t xml:space="preserve"> Techniker</w:t>
      </w:r>
      <w:r w:rsidR="00DC3936" w:rsidRPr="004A31F1">
        <w:rPr>
          <w:rFonts w:ascii="Arial" w:hAnsi="Arial" w:cs="Arial"/>
          <w:sz w:val="22"/>
        </w:rPr>
        <w:t xml:space="preserve"> (Urkunde)</w:t>
      </w:r>
      <w:r w:rsidRPr="004A31F1">
        <w:rPr>
          <w:rFonts w:ascii="Arial" w:hAnsi="Arial" w:cs="Arial"/>
          <w:sz w:val="22"/>
        </w:rPr>
        <w:t xml:space="preserve"> </w:t>
      </w:r>
      <w:r w:rsidR="00DC0EF4" w:rsidRPr="004A31F1">
        <w:rPr>
          <w:rFonts w:ascii="Arial" w:hAnsi="Arial" w:cs="Arial"/>
          <w:sz w:val="22"/>
        </w:rPr>
        <w:t xml:space="preserve">mit mindestens dreijähriger </w:t>
      </w:r>
      <w:r w:rsidR="0004026C" w:rsidRPr="004A31F1">
        <w:rPr>
          <w:rFonts w:ascii="Arial" w:hAnsi="Arial" w:cs="Arial"/>
          <w:sz w:val="22"/>
        </w:rPr>
        <w:t>Praxis im Gasanlagenbau</w:t>
      </w:r>
    </w:p>
    <w:p w14:paraId="44CA8536" w14:textId="77777777" w:rsidR="008B74F1" w:rsidRPr="004A31F1" w:rsidRDefault="008B74F1" w:rsidP="008B74F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4C3AC402" w14:textId="068F2AF9"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2.</w:t>
      </w:r>
      <w:r w:rsidRPr="004A31F1">
        <w:rPr>
          <w:rFonts w:ascii="Arial" w:hAnsi="Arial" w:cs="Arial"/>
          <w:sz w:val="22"/>
        </w:rPr>
        <w:tab/>
        <w:t xml:space="preserve">Benennung zum verantwortlichen Fachmann für die </w:t>
      </w:r>
      <w:r w:rsidR="00A3417A" w:rsidRPr="004A31F1">
        <w:rPr>
          <w:rFonts w:ascii="Arial" w:hAnsi="Arial" w:cs="Arial"/>
          <w:sz w:val="22"/>
        </w:rPr>
        <w:t>Fertigung</w:t>
      </w:r>
      <w:r w:rsidRPr="004A31F1">
        <w:rPr>
          <w:rFonts w:ascii="Arial" w:hAnsi="Arial" w:cs="Arial"/>
          <w:sz w:val="22"/>
        </w:rPr>
        <w:t xml:space="preserve"> durch den Arbeitgeber mit fester </w:t>
      </w:r>
    </w:p>
    <w:p w14:paraId="057E65BC" w14:textId="77777777"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t>Einbindung in die Prozesse</w:t>
      </w:r>
    </w:p>
    <w:p w14:paraId="5D118B14" w14:textId="77777777"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0511576F" w14:textId="0B04C00F"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3.</w:t>
      </w:r>
      <w:r w:rsidRPr="004A31F1">
        <w:rPr>
          <w:rFonts w:ascii="Arial" w:hAnsi="Arial" w:cs="Arial"/>
          <w:sz w:val="22"/>
        </w:rPr>
        <w:tab/>
        <w:t xml:space="preserve">Stellenbeschreibung zum verantwortlichen Fachmann für die </w:t>
      </w:r>
      <w:r w:rsidR="00A3417A" w:rsidRPr="004A31F1">
        <w:rPr>
          <w:rFonts w:ascii="Arial" w:hAnsi="Arial" w:cs="Arial"/>
          <w:sz w:val="22"/>
        </w:rPr>
        <w:t>Fertigung</w:t>
      </w:r>
      <w:r w:rsidRPr="004A31F1">
        <w:rPr>
          <w:rFonts w:ascii="Arial" w:hAnsi="Arial" w:cs="Arial"/>
          <w:sz w:val="22"/>
        </w:rPr>
        <w:t xml:space="preserve"> </w:t>
      </w:r>
    </w:p>
    <w:p w14:paraId="0553F6A6" w14:textId="77777777"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t>inkl. Entscheidungskompetenzen</w:t>
      </w:r>
    </w:p>
    <w:p w14:paraId="0129F010" w14:textId="77777777"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40EB3A4E" w14:textId="5BC03D8B" w:rsidR="008B74F1" w:rsidRPr="004A31F1" w:rsidRDefault="008B74F1" w:rsidP="008B74F1">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4.</w:t>
      </w:r>
      <w:r w:rsidRPr="004A31F1">
        <w:rPr>
          <w:rFonts w:ascii="Arial" w:hAnsi="Arial" w:cs="Arial"/>
          <w:sz w:val="22"/>
        </w:rPr>
        <w:tab/>
        <w:t>Übersichtliche Darstellung des einschlägigen beruflichen Werdeganges nach Abschluss des Studiums</w:t>
      </w:r>
      <w:r w:rsidR="00A3417A" w:rsidRPr="004A31F1">
        <w:rPr>
          <w:rFonts w:ascii="Arial" w:hAnsi="Arial" w:cs="Arial"/>
          <w:sz w:val="22"/>
        </w:rPr>
        <w:t xml:space="preserve"> oder technische</w:t>
      </w:r>
      <w:r w:rsidR="00F632AD" w:rsidRPr="004A31F1">
        <w:rPr>
          <w:rFonts w:ascii="Arial" w:hAnsi="Arial" w:cs="Arial"/>
          <w:sz w:val="22"/>
        </w:rPr>
        <w:t>r</w:t>
      </w:r>
      <w:r w:rsidR="00A3417A" w:rsidRPr="004A31F1">
        <w:rPr>
          <w:rFonts w:ascii="Arial" w:hAnsi="Arial" w:cs="Arial"/>
          <w:sz w:val="22"/>
        </w:rPr>
        <w:t xml:space="preserve"> Ausbildung</w:t>
      </w:r>
      <w:r w:rsidR="00EE74EB" w:rsidRPr="004A31F1">
        <w:rPr>
          <w:rFonts w:ascii="Arial" w:hAnsi="Arial" w:cs="Arial"/>
          <w:sz w:val="22"/>
        </w:rPr>
        <w:t xml:space="preserve"> zum Meister oder</w:t>
      </w:r>
      <w:r w:rsidR="00F632AD" w:rsidRPr="004A31F1">
        <w:rPr>
          <w:rFonts w:ascii="Arial" w:hAnsi="Arial" w:cs="Arial"/>
          <w:sz w:val="22"/>
        </w:rPr>
        <w:t xml:space="preserve"> staatlich geprüften</w:t>
      </w:r>
      <w:r w:rsidR="00EE74EB" w:rsidRPr="004A31F1">
        <w:rPr>
          <w:rFonts w:ascii="Arial" w:hAnsi="Arial" w:cs="Arial"/>
          <w:sz w:val="22"/>
        </w:rPr>
        <w:t xml:space="preserve"> Techniker</w:t>
      </w:r>
      <w:r w:rsidRPr="004A31F1">
        <w:rPr>
          <w:rFonts w:ascii="Arial" w:hAnsi="Arial" w:cs="Arial"/>
          <w:sz w:val="22"/>
        </w:rPr>
        <w:t xml:space="preserve"> des verantwortlichen Fachmannes für die </w:t>
      </w:r>
      <w:r w:rsidR="00EE74EB" w:rsidRPr="004A31F1">
        <w:rPr>
          <w:rFonts w:ascii="Arial" w:hAnsi="Arial" w:cs="Arial"/>
          <w:sz w:val="22"/>
        </w:rPr>
        <w:t>Fertigung</w:t>
      </w:r>
      <w:r w:rsidRPr="004A31F1">
        <w:rPr>
          <w:rFonts w:ascii="Arial" w:hAnsi="Arial" w:cs="Arial"/>
          <w:sz w:val="22"/>
        </w:rPr>
        <w:t xml:space="preserve"> zum Nachweis der mindestens 3-jährigen Erfahrung</w:t>
      </w:r>
    </w:p>
    <w:p w14:paraId="1B28876C" w14:textId="77777777" w:rsidR="008B74F1" w:rsidRPr="004A31F1" w:rsidRDefault="008B74F1" w:rsidP="008B74F1">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Cs w:val="24"/>
        </w:rPr>
      </w:pPr>
    </w:p>
    <w:p w14:paraId="7CE00B4E" w14:textId="25729D1B" w:rsidR="008B74F1" w:rsidRPr="004A31F1" w:rsidRDefault="008B74F1" w:rsidP="008B74F1">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jc w:val="both"/>
        <w:rPr>
          <w:rFonts w:ascii="Arial" w:hAnsi="Arial" w:cs="Arial"/>
          <w:sz w:val="22"/>
        </w:rPr>
      </w:pPr>
      <w:r w:rsidRPr="004A31F1">
        <w:rPr>
          <w:rFonts w:ascii="Arial" w:hAnsi="Arial" w:cs="Arial"/>
          <w:sz w:val="22"/>
        </w:rPr>
        <w:t>5.</w:t>
      </w:r>
      <w:r w:rsidRPr="004A31F1">
        <w:rPr>
          <w:rFonts w:ascii="Arial" w:hAnsi="Arial" w:cs="Arial"/>
          <w:sz w:val="22"/>
        </w:rPr>
        <w:tab/>
        <w:t>Liste aller Gasanlagen, an denen der Fachmann in den letzten drei Jahren im Geltungsbereich des DVGW-Arbeitsblattes G 493-1 mitgewirkt hat. Detaillierte Angaben analog zum Antrag „9.</w:t>
      </w:r>
      <w:r w:rsidR="0097429B" w:rsidRPr="004A31F1">
        <w:rPr>
          <w:rFonts w:ascii="Arial" w:hAnsi="Arial" w:cs="Arial"/>
          <w:sz w:val="22"/>
        </w:rPr>
        <w:t>5</w:t>
      </w:r>
      <w:r w:rsidRPr="004A31F1">
        <w:rPr>
          <w:rFonts w:ascii="Arial" w:hAnsi="Arial" w:cs="Arial"/>
          <w:sz w:val="22"/>
        </w:rPr>
        <w:t xml:space="preserve"> Erfahrung des Verantwortlichen Fachmann für die </w:t>
      </w:r>
      <w:r w:rsidR="00D1649B" w:rsidRPr="004A31F1">
        <w:rPr>
          <w:rFonts w:ascii="Arial" w:hAnsi="Arial" w:cs="Arial"/>
          <w:sz w:val="22"/>
        </w:rPr>
        <w:t>Fertigung</w:t>
      </w:r>
      <w:r w:rsidRPr="004A31F1">
        <w:rPr>
          <w:rFonts w:ascii="Arial" w:hAnsi="Arial" w:cs="Arial"/>
          <w:sz w:val="22"/>
        </w:rPr>
        <w:t>“</w:t>
      </w:r>
    </w:p>
    <w:p w14:paraId="3A1E9DB5" w14:textId="77777777" w:rsidR="008B74F1" w:rsidRPr="004A31F1" w:rsidRDefault="008B74F1" w:rsidP="008B74F1">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Cs w:val="24"/>
        </w:rPr>
      </w:pPr>
    </w:p>
    <w:p w14:paraId="4394F1A9" w14:textId="77777777" w:rsidR="008B74F1" w:rsidRPr="004A31F1" w:rsidRDefault="008B74F1" w:rsidP="008B74F1">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6.</w:t>
      </w:r>
      <w:r w:rsidRPr="004A31F1">
        <w:rPr>
          <w:rFonts w:ascii="Arial" w:hAnsi="Arial" w:cs="Arial"/>
          <w:sz w:val="22"/>
        </w:rPr>
        <w:tab/>
      </w:r>
      <w:r w:rsidRPr="004A31F1">
        <w:rPr>
          <w:rFonts w:ascii="Arial" w:hAnsi="Arial" w:cs="Arial"/>
          <w:sz w:val="22"/>
        </w:rPr>
        <w:tab/>
        <w:t xml:space="preserve">Weiterbildungsnachweise der letzten fünf Jahre (ausschließlich für den Geltungsbereich G 493-1 </w:t>
      </w:r>
    </w:p>
    <w:p w14:paraId="4407B01E" w14:textId="77777777" w:rsidR="008B74F1" w:rsidRPr="004A31F1" w:rsidRDefault="008B74F1" w:rsidP="008B74F1">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ab/>
      </w:r>
      <w:r w:rsidRPr="004A31F1">
        <w:rPr>
          <w:rFonts w:ascii="Arial" w:hAnsi="Arial" w:cs="Arial"/>
          <w:sz w:val="22"/>
        </w:rPr>
        <w:tab/>
        <w:t>relevanten Maßnahmen; z.B. Sachkundigenschulungen, Geräteschulungen, Grundlagenschulungen)</w:t>
      </w:r>
    </w:p>
    <w:p w14:paraId="07F1EA8A" w14:textId="77777777" w:rsidR="008B74F1" w:rsidRPr="004A31F1" w:rsidRDefault="008B74F1" w:rsidP="000C7BAB">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jc w:val="both"/>
        <w:rPr>
          <w:rFonts w:ascii="Arial" w:hAnsi="Arial" w:cs="Arial"/>
          <w:sz w:val="22"/>
        </w:rPr>
      </w:pPr>
    </w:p>
    <w:p w14:paraId="66E3E987" w14:textId="77777777" w:rsidR="003A4B17" w:rsidRPr="004A31F1" w:rsidRDefault="007821E8" w:rsidP="00903086">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sz w:val="26"/>
          <w:szCs w:val="26"/>
        </w:rPr>
      </w:pPr>
      <w:r w:rsidRPr="004A31F1">
        <w:rPr>
          <w:rFonts w:ascii="Arial" w:hAnsi="Arial" w:cs="Arial"/>
        </w:rPr>
        <w:br w:type="page"/>
      </w:r>
      <w:r w:rsidRPr="004A31F1">
        <w:rPr>
          <w:rFonts w:ascii="Arial" w:hAnsi="Arial" w:cs="Arial"/>
          <w:b/>
          <w:sz w:val="26"/>
          <w:szCs w:val="26"/>
        </w:rPr>
        <w:t xml:space="preserve">Qualifikationsnachweise des verantwortlichen Fachmannes für die Errichtung </w:t>
      </w:r>
    </w:p>
    <w:p w14:paraId="5082D8FA" w14:textId="77777777" w:rsidR="003A4B17" w:rsidRPr="004A31F1" w:rsidRDefault="007821E8"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rPr>
      </w:pPr>
      <w:r w:rsidRPr="004A31F1">
        <w:rPr>
          <w:rFonts w:ascii="Arial" w:hAnsi="Arial" w:cs="Arial"/>
          <w:bCs/>
          <w:sz w:val="22"/>
        </w:rPr>
        <w:t xml:space="preserve">(kann zugleich auch für die Fertigung benannt sein, wenn die entsprechenden Voraussetzungen </w:t>
      </w:r>
    </w:p>
    <w:p w14:paraId="46CACF1A" w14:textId="77777777" w:rsidR="007821E8" w:rsidRPr="004A31F1" w:rsidRDefault="007821E8" w:rsidP="000C7BA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4"/>
        </w:rPr>
      </w:pPr>
      <w:r w:rsidRPr="004A31F1">
        <w:rPr>
          <w:rFonts w:ascii="Arial" w:hAnsi="Arial" w:cs="Arial"/>
          <w:bCs/>
          <w:sz w:val="22"/>
        </w:rPr>
        <w:t>erfüllt sind)</w:t>
      </w:r>
    </w:p>
    <w:p w14:paraId="6D7801F1" w14:textId="77777777" w:rsidR="00D9647B" w:rsidRPr="004A31F1" w:rsidRDefault="00D9647B" w:rsidP="000C7BAB">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jc w:val="both"/>
        <w:rPr>
          <w:rFonts w:ascii="Arial" w:hAnsi="Arial" w:cs="Arial"/>
          <w:sz w:val="22"/>
        </w:rPr>
      </w:pPr>
    </w:p>
    <w:p w14:paraId="6D8A0BA9" w14:textId="77777777" w:rsidR="009C4B12" w:rsidRPr="004A31F1" w:rsidRDefault="009C4B12" w:rsidP="009C4B1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sidRPr="004A31F1">
        <w:rPr>
          <w:rFonts w:ascii="Arial" w:hAnsi="Arial" w:cs="Arial"/>
          <w:bCs/>
          <w:sz w:val="22"/>
          <w:szCs w:val="22"/>
        </w:rPr>
        <w:t>Es werden folgende Nachweise benötigt:</w:t>
      </w:r>
    </w:p>
    <w:p w14:paraId="63EE4D6D" w14:textId="77777777" w:rsidR="009C4B12" w:rsidRPr="004A31F1" w:rsidRDefault="009C4B12" w:rsidP="009C4B1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rPr>
      </w:pPr>
      <w:bookmarkStart w:id="6" w:name="_Hlk184811673"/>
    </w:p>
    <w:p w14:paraId="481D3254" w14:textId="20932D61" w:rsidR="009C4B12" w:rsidRPr="004A31F1" w:rsidRDefault="009C4B12" w:rsidP="009C4B1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 xml:space="preserve">1. </w:t>
      </w:r>
      <w:r w:rsidRPr="004A31F1">
        <w:rPr>
          <w:rFonts w:ascii="Arial" w:hAnsi="Arial" w:cs="Arial"/>
          <w:sz w:val="22"/>
        </w:rPr>
        <w:tab/>
        <w:t xml:space="preserve">Urkunde über ein abgeschlossenes, einschlägiges, technisches Studium an einer Technischen Universität bzw. Hochschule oder Fachhochschule </w:t>
      </w:r>
      <w:r w:rsidR="00A737DE" w:rsidRPr="004A31F1">
        <w:rPr>
          <w:rFonts w:ascii="Arial" w:hAnsi="Arial" w:cs="Arial"/>
          <w:sz w:val="22"/>
        </w:rPr>
        <w:t>abe</w:t>
      </w:r>
      <w:r w:rsidRPr="004A31F1">
        <w:rPr>
          <w:rFonts w:ascii="Arial" w:hAnsi="Arial" w:cs="Arial"/>
          <w:sz w:val="22"/>
        </w:rPr>
        <w:t>r</w:t>
      </w:r>
      <w:r w:rsidR="00A737DE" w:rsidRPr="004A31F1">
        <w:rPr>
          <w:rFonts w:ascii="Arial" w:hAnsi="Arial" w:cs="Arial"/>
          <w:sz w:val="22"/>
        </w:rPr>
        <w:t xml:space="preserve"> minde</w:t>
      </w:r>
      <w:r w:rsidR="00742686" w:rsidRPr="004A31F1">
        <w:rPr>
          <w:rFonts w:ascii="Arial" w:hAnsi="Arial" w:cs="Arial"/>
          <w:sz w:val="22"/>
        </w:rPr>
        <w:t>stens eine</w:t>
      </w:r>
      <w:r w:rsidRPr="004A31F1">
        <w:rPr>
          <w:rFonts w:ascii="Arial" w:hAnsi="Arial" w:cs="Arial"/>
          <w:sz w:val="22"/>
        </w:rPr>
        <w:t xml:space="preserve"> </w:t>
      </w:r>
      <w:bookmarkStart w:id="7" w:name="_Hlk184810508"/>
      <w:r w:rsidRPr="004A31F1">
        <w:rPr>
          <w:rFonts w:ascii="Arial" w:hAnsi="Arial" w:cs="Arial"/>
          <w:sz w:val="22"/>
        </w:rPr>
        <w:t>technische Ausbildung als Meister (Urkunde) oder als staatlich geprüfter Techniker (Urkunde) mit mindestens dreijähriger Praxis im Gasanlagenbau</w:t>
      </w:r>
      <w:bookmarkEnd w:id="7"/>
    </w:p>
    <w:p w14:paraId="2320914A" w14:textId="77777777" w:rsidR="009C4B12" w:rsidRPr="004A31F1" w:rsidRDefault="009C4B12" w:rsidP="009C4B12">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bookmarkEnd w:id="6"/>
    <w:p w14:paraId="33729661" w14:textId="5B1CF7B0"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2.</w:t>
      </w:r>
      <w:r w:rsidRPr="004A31F1">
        <w:rPr>
          <w:rFonts w:ascii="Arial" w:hAnsi="Arial" w:cs="Arial"/>
          <w:sz w:val="22"/>
        </w:rPr>
        <w:tab/>
        <w:t xml:space="preserve">Benennung zum verantwortlichen Fachmann für die Errichtung durch den Arbeitgeber mit fester </w:t>
      </w:r>
    </w:p>
    <w:p w14:paraId="4DFFE08D" w14:textId="77777777"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t>Einbindung in die Prozesse</w:t>
      </w:r>
    </w:p>
    <w:p w14:paraId="6C566ED7" w14:textId="77777777"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bookmarkStart w:id="8" w:name="_Hlk184810793"/>
    </w:p>
    <w:p w14:paraId="4AE72458" w14:textId="729C0008"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3.</w:t>
      </w:r>
      <w:r w:rsidRPr="004A31F1">
        <w:rPr>
          <w:rFonts w:ascii="Arial" w:hAnsi="Arial" w:cs="Arial"/>
          <w:sz w:val="22"/>
        </w:rPr>
        <w:tab/>
        <w:t xml:space="preserve">Stellenbeschreibung zum verantwortlichen Fachmann für die Errichtung </w:t>
      </w:r>
    </w:p>
    <w:p w14:paraId="206A0FB9" w14:textId="77777777"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t>inkl. Entscheidungskompetenzen</w:t>
      </w:r>
    </w:p>
    <w:p w14:paraId="1FE9F830" w14:textId="77777777"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bookmarkEnd w:id="8"/>
    <w:p w14:paraId="6DE303F4" w14:textId="195561E6" w:rsidR="009C4B12" w:rsidRPr="004A31F1" w:rsidRDefault="009C4B12" w:rsidP="009C4B12">
      <w:pPr>
        <w:tabs>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4.</w:t>
      </w:r>
      <w:r w:rsidRPr="004A31F1">
        <w:rPr>
          <w:rFonts w:ascii="Arial" w:hAnsi="Arial" w:cs="Arial"/>
          <w:sz w:val="22"/>
        </w:rPr>
        <w:tab/>
        <w:t>Übersichtliche Darstellung des einschlägigen beruflichen Werdeganges nach Abschluss des Studiums oder technischer Ausbildung zum Meister oder staatlich geprüften Techniker des verantwortlichen Fachmannes für die Errichtung zum Nachweis der mindestens 3-jährigen Erfahrung</w:t>
      </w:r>
    </w:p>
    <w:p w14:paraId="391BA286" w14:textId="77777777" w:rsidR="009C4B12" w:rsidRPr="004A31F1" w:rsidRDefault="009C4B12" w:rsidP="009C4B12">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Cs w:val="24"/>
        </w:rPr>
      </w:pPr>
    </w:p>
    <w:p w14:paraId="7436C452" w14:textId="5CCAD9E7" w:rsidR="009C4B12" w:rsidRPr="004A31F1" w:rsidRDefault="009C4B12" w:rsidP="009C4B12">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5" w:hanging="705"/>
        <w:jc w:val="both"/>
        <w:rPr>
          <w:rFonts w:ascii="Arial" w:hAnsi="Arial" w:cs="Arial"/>
          <w:sz w:val="22"/>
        </w:rPr>
      </w:pPr>
      <w:r w:rsidRPr="004A31F1">
        <w:rPr>
          <w:rFonts w:ascii="Arial" w:hAnsi="Arial" w:cs="Arial"/>
          <w:sz w:val="22"/>
        </w:rPr>
        <w:t>5.</w:t>
      </w:r>
      <w:r w:rsidRPr="004A31F1">
        <w:rPr>
          <w:rFonts w:ascii="Arial" w:hAnsi="Arial" w:cs="Arial"/>
          <w:sz w:val="22"/>
        </w:rPr>
        <w:tab/>
        <w:t>Liste aller Gasanlagen, an denen der Fachmann in den letzten drei Jahren im Geltungsbereich des DVGW-Arbeitsblattes G 493-1 mitgewirkt hat. Detaillierte Angaben analog zum Antrag „9.</w:t>
      </w:r>
      <w:r w:rsidR="00445D84" w:rsidRPr="004A31F1">
        <w:rPr>
          <w:rFonts w:ascii="Arial" w:hAnsi="Arial" w:cs="Arial"/>
          <w:sz w:val="22"/>
        </w:rPr>
        <w:t>7</w:t>
      </w:r>
      <w:r w:rsidRPr="004A31F1">
        <w:rPr>
          <w:rFonts w:ascii="Arial" w:hAnsi="Arial" w:cs="Arial"/>
          <w:sz w:val="22"/>
        </w:rPr>
        <w:t xml:space="preserve"> Erfahrung des Verantwortlichen Fachmann für die Fertigung“</w:t>
      </w:r>
    </w:p>
    <w:p w14:paraId="74166F3A" w14:textId="77777777" w:rsidR="009C4B12" w:rsidRPr="004A31F1" w:rsidRDefault="009C4B12" w:rsidP="009C4B12">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Cs w:val="24"/>
        </w:rPr>
      </w:pPr>
    </w:p>
    <w:p w14:paraId="1BB60493" w14:textId="77777777" w:rsidR="009C4B12" w:rsidRPr="004A31F1" w:rsidRDefault="009C4B12" w:rsidP="009C4B12">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6.</w:t>
      </w:r>
      <w:r w:rsidRPr="004A31F1">
        <w:rPr>
          <w:rFonts w:ascii="Arial" w:hAnsi="Arial" w:cs="Arial"/>
          <w:sz w:val="22"/>
        </w:rPr>
        <w:tab/>
      </w:r>
      <w:r w:rsidRPr="004A31F1">
        <w:rPr>
          <w:rFonts w:ascii="Arial" w:hAnsi="Arial" w:cs="Arial"/>
          <w:sz w:val="22"/>
        </w:rPr>
        <w:tab/>
        <w:t xml:space="preserve">Weiterbildungsnachweise der letzten fünf Jahre (ausschließlich für den Geltungsbereich G 493-1 </w:t>
      </w:r>
    </w:p>
    <w:p w14:paraId="30DA42A9" w14:textId="77777777" w:rsidR="009C4B12" w:rsidRPr="004A31F1" w:rsidRDefault="009C4B12" w:rsidP="009C4B12">
      <w:pPr>
        <w:tabs>
          <w:tab w:val="left" w:pos="709"/>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284" w:hanging="284"/>
        <w:rPr>
          <w:rFonts w:ascii="Arial" w:hAnsi="Arial" w:cs="Arial"/>
          <w:sz w:val="22"/>
        </w:rPr>
      </w:pPr>
      <w:r w:rsidRPr="004A31F1">
        <w:rPr>
          <w:rFonts w:ascii="Arial" w:hAnsi="Arial" w:cs="Arial"/>
          <w:sz w:val="22"/>
        </w:rPr>
        <w:tab/>
      </w:r>
      <w:r w:rsidRPr="004A31F1">
        <w:rPr>
          <w:rFonts w:ascii="Arial" w:hAnsi="Arial" w:cs="Arial"/>
          <w:sz w:val="22"/>
        </w:rPr>
        <w:tab/>
        <w:t>relevanten Maßnahmen; z.B. Sachkundigenschulungen, Geräteschulungen, Grundlagenschulungen)</w:t>
      </w:r>
    </w:p>
    <w:p w14:paraId="24B881A8" w14:textId="5552D7E1" w:rsidR="009C4B12" w:rsidRPr="004A31F1" w:rsidRDefault="009C4B12">
      <w:pPr>
        <w:rPr>
          <w:rFonts w:ascii="Arial" w:hAnsi="Arial" w:cs="Arial"/>
          <w:sz w:val="22"/>
        </w:rPr>
      </w:pPr>
      <w:r w:rsidRPr="004A31F1">
        <w:rPr>
          <w:rFonts w:ascii="Arial" w:hAnsi="Arial" w:cs="Arial"/>
          <w:sz w:val="22"/>
        </w:rPr>
        <w:br w:type="page"/>
      </w:r>
    </w:p>
    <w:p w14:paraId="3640C2B6" w14:textId="37D47B46" w:rsidR="003A4B17" w:rsidRPr="004A31F1" w:rsidRDefault="007821E8" w:rsidP="00903086">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sz w:val="26"/>
          <w:szCs w:val="26"/>
        </w:rPr>
      </w:pPr>
      <w:r w:rsidRPr="004A31F1">
        <w:rPr>
          <w:rFonts w:ascii="Arial" w:hAnsi="Arial" w:cs="Arial"/>
          <w:b/>
          <w:sz w:val="26"/>
          <w:szCs w:val="26"/>
        </w:rPr>
        <w:t>Qualifikationsnachweise Schweißaufsicht</w:t>
      </w:r>
      <w:r w:rsidR="003F3F57" w:rsidRPr="004A31F1">
        <w:rPr>
          <w:rFonts w:ascii="Arial" w:hAnsi="Arial" w:cs="Arial"/>
          <w:b/>
          <w:sz w:val="26"/>
          <w:szCs w:val="26"/>
        </w:rPr>
        <w:t xml:space="preserve"> </w:t>
      </w:r>
    </w:p>
    <w:p w14:paraId="6D7A9B74" w14:textId="77777777" w:rsidR="003A4B17" w:rsidRPr="004A31F1" w:rsidRDefault="007821E8" w:rsidP="008820B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Cs/>
          <w:sz w:val="22"/>
        </w:rPr>
      </w:pPr>
      <w:r w:rsidRPr="004A31F1">
        <w:rPr>
          <w:rFonts w:ascii="Arial" w:hAnsi="Arial" w:cs="Arial"/>
          <w:bCs/>
          <w:sz w:val="22"/>
        </w:rPr>
        <w:t xml:space="preserve">(kann zugleich auch für die Planung benannt sein, wenn die entsprechenden Voraussetzungen </w:t>
      </w:r>
    </w:p>
    <w:p w14:paraId="13AA9B18" w14:textId="77777777" w:rsidR="007821E8" w:rsidRPr="004A31F1" w:rsidRDefault="007821E8" w:rsidP="008820B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Cs/>
          <w:sz w:val="22"/>
        </w:rPr>
      </w:pPr>
      <w:r w:rsidRPr="004A31F1">
        <w:rPr>
          <w:rFonts w:ascii="Arial" w:hAnsi="Arial" w:cs="Arial"/>
          <w:bCs/>
          <w:sz w:val="22"/>
        </w:rPr>
        <w:t>erfüllt sind)</w:t>
      </w:r>
    </w:p>
    <w:p w14:paraId="130C9534" w14:textId="77777777" w:rsidR="00D9647B" w:rsidRPr="004A31F1" w:rsidRDefault="00D9647B" w:rsidP="008820BC">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Cs/>
          <w:sz w:val="18"/>
        </w:rPr>
      </w:pPr>
    </w:p>
    <w:p w14:paraId="64C4A92E" w14:textId="77777777" w:rsidR="00D9647B" w:rsidRPr="004A31F1" w:rsidRDefault="00D9647B" w:rsidP="00D9647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sidRPr="004A31F1">
        <w:rPr>
          <w:rFonts w:ascii="Arial" w:hAnsi="Arial" w:cs="Arial"/>
          <w:bCs/>
          <w:sz w:val="22"/>
          <w:szCs w:val="22"/>
        </w:rPr>
        <w:t>Es werden folgende Nachweise benötigt:</w:t>
      </w:r>
    </w:p>
    <w:p w14:paraId="64ABF99A" w14:textId="77777777" w:rsidR="006A093A" w:rsidRPr="004A31F1" w:rsidRDefault="006A093A" w:rsidP="00D9647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rPr>
      </w:pPr>
    </w:p>
    <w:p w14:paraId="679B39E0" w14:textId="3F4D5F31" w:rsidR="005F561A" w:rsidRPr="004A31F1" w:rsidRDefault="00B40465" w:rsidP="00B40465">
      <w:pPr>
        <w:tabs>
          <w:tab w:val="left" w:pos="709"/>
          <w:tab w:val="left" w:pos="851"/>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sz w:val="22"/>
        </w:rPr>
      </w:pPr>
      <w:r w:rsidRPr="004A31F1">
        <w:rPr>
          <w:rFonts w:ascii="Arial" w:hAnsi="Arial" w:cs="Arial"/>
          <w:sz w:val="22"/>
        </w:rPr>
        <w:t xml:space="preserve">1. </w:t>
      </w:r>
      <w:r w:rsidRPr="004A31F1">
        <w:rPr>
          <w:rFonts w:ascii="Arial" w:hAnsi="Arial" w:cs="Arial"/>
          <w:sz w:val="22"/>
        </w:rPr>
        <w:tab/>
      </w:r>
      <w:r w:rsidR="005F561A" w:rsidRPr="004A31F1">
        <w:rPr>
          <w:rFonts w:ascii="Arial" w:hAnsi="Arial" w:cs="Arial"/>
          <w:sz w:val="22"/>
        </w:rPr>
        <w:t>Ausbildungsnachweise</w:t>
      </w:r>
      <w:r w:rsidRPr="004A31F1">
        <w:rPr>
          <w:rFonts w:ascii="Arial" w:hAnsi="Arial" w:cs="Arial"/>
          <w:sz w:val="22"/>
        </w:rPr>
        <w:t>:</w:t>
      </w:r>
    </w:p>
    <w:p w14:paraId="6EE7B461" w14:textId="77777777" w:rsidR="00B40465" w:rsidRPr="004A31F1" w:rsidRDefault="00B40465" w:rsidP="00B40465">
      <w:pPr>
        <w:rPr>
          <w:rFonts w:ascii="Arial" w:hAnsi="Arial" w:cs="Arial"/>
          <w:sz w:val="8"/>
          <w:szCs w:val="4"/>
        </w:rPr>
      </w:pPr>
    </w:p>
    <w:p w14:paraId="4908435B" w14:textId="7F5BA210" w:rsidR="005F561A" w:rsidRPr="004A31F1" w:rsidRDefault="00D9647B" w:rsidP="00D9647B">
      <w:pPr>
        <w:tabs>
          <w:tab w:val="left" w:pos="709"/>
          <w:tab w:val="left" w:pos="851"/>
          <w:tab w:val="left" w:pos="1276"/>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1004"/>
        <w:jc w:val="both"/>
        <w:rPr>
          <w:rFonts w:ascii="Arial" w:hAnsi="Arial" w:cs="Arial"/>
          <w:sz w:val="22"/>
        </w:rPr>
      </w:pPr>
      <w:bookmarkStart w:id="9" w:name="_Hlk184810427"/>
      <w:r w:rsidRPr="004A31F1">
        <w:rPr>
          <w:rFonts w:ascii="Arial" w:hAnsi="Arial" w:cs="Arial"/>
          <w:sz w:val="22"/>
        </w:rPr>
        <w:t xml:space="preserve">a) </w:t>
      </w:r>
      <w:r w:rsidR="005F561A" w:rsidRPr="004A31F1">
        <w:rPr>
          <w:rFonts w:ascii="Arial" w:hAnsi="Arial" w:cs="Arial"/>
          <w:sz w:val="22"/>
        </w:rPr>
        <w:t xml:space="preserve">Für eine Zertifizierung von Herstellern für </w:t>
      </w:r>
      <w:r w:rsidR="00DE4389" w:rsidRPr="004A31F1">
        <w:rPr>
          <w:rFonts w:ascii="Arial" w:hAnsi="Arial" w:cs="Arial"/>
          <w:sz w:val="22"/>
        </w:rPr>
        <w:t>Anlagen,</w:t>
      </w:r>
      <w:r w:rsidR="00F66029" w:rsidRPr="004A31F1">
        <w:rPr>
          <w:rFonts w:ascii="Arial" w:hAnsi="Arial" w:cs="Arial"/>
          <w:sz w:val="22"/>
        </w:rPr>
        <w:t xml:space="preserve"> bis</w:t>
      </w:r>
      <w:r w:rsidR="005F561A" w:rsidRPr="004A31F1">
        <w:rPr>
          <w:rFonts w:ascii="Arial" w:hAnsi="Arial" w:cs="Arial"/>
          <w:sz w:val="22"/>
        </w:rPr>
        <w:t xml:space="preserve"> </w:t>
      </w:r>
      <w:r w:rsidR="005F561A" w:rsidRPr="004A31F1">
        <w:rPr>
          <w:rFonts w:ascii="Arial" w:hAnsi="Arial" w:cs="Arial"/>
          <w:b/>
          <w:sz w:val="22"/>
        </w:rPr>
        <w:t xml:space="preserve">DP </w:t>
      </w:r>
      <w:r w:rsidR="00F66029" w:rsidRPr="004A31F1">
        <w:rPr>
          <w:rFonts w:ascii="Arial" w:hAnsi="Arial" w:cs="Arial"/>
          <w:b/>
          <w:sz w:val="22"/>
        </w:rPr>
        <w:t>100</w:t>
      </w:r>
      <w:r w:rsidR="005F561A" w:rsidRPr="004A31F1">
        <w:rPr>
          <w:rFonts w:ascii="Arial" w:hAnsi="Arial" w:cs="Arial"/>
          <w:sz w:val="22"/>
        </w:rPr>
        <w:t xml:space="preserve"> gilt</w:t>
      </w:r>
      <w:r w:rsidR="005511F5" w:rsidRPr="004A31F1">
        <w:rPr>
          <w:rFonts w:ascii="Arial" w:hAnsi="Arial" w:cs="Arial"/>
          <w:sz w:val="22"/>
        </w:rPr>
        <w:t>:</w:t>
      </w:r>
    </w:p>
    <w:p w14:paraId="5D0CD2FF" w14:textId="759CDEFC" w:rsidR="008820BC" w:rsidRPr="004A31F1" w:rsidRDefault="009051E7" w:rsidP="0022348B">
      <w:pPr>
        <w:numPr>
          <w:ilvl w:val="0"/>
          <w:numId w:val="16"/>
        </w:num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1418" w:hanging="425"/>
        <w:jc w:val="both"/>
        <w:rPr>
          <w:rFonts w:ascii="Arial" w:hAnsi="Arial" w:cs="Arial"/>
          <w:sz w:val="22"/>
        </w:rPr>
      </w:pPr>
      <w:bookmarkStart w:id="10" w:name="_Hlk184810340"/>
      <w:r w:rsidRPr="004A31F1">
        <w:rPr>
          <w:rFonts w:ascii="Arial" w:hAnsi="Arial" w:cs="Arial"/>
          <w:sz w:val="22"/>
        </w:rPr>
        <w:t>Ingenieurabschlussprüfung an einer Universität, Technischen Hochschule, Fachhoch</w:t>
      </w:r>
      <w:r w:rsidR="0022348B" w:rsidRPr="004A31F1">
        <w:rPr>
          <w:rFonts w:ascii="Arial" w:hAnsi="Arial" w:cs="Arial"/>
          <w:sz w:val="22"/>
        </w:rPr>
        <w:t xml:space="preserve">schule oder Berufsakademie in einer technischen Fachrichtung oder BSc-/ MSc-Abschluss </w:t>
      </w:r>
      <w:r w:rsidR="000E7902" w:rsidRPr="004A31F1">
        <w:rPr>
          <w:rFonts w:ascii="Arial" w:hAnsi="Arial" w:cs="Arial"/>
          <w:sz w:val="22"/>
        </w:rPr>
        <w:t>in einem technischen Fachbereich</w:t>
      </w:r>
    </w:p>
    <w:bookmarkEnd w:id="10"/>
    <w:p w14:paraId="500771C7" w14:textId="77777777" w:rsidR="005F561A" w:rsidRPr="004A31F1" w:rsidRDefault="005F561A" w:rsidP="0022348B">
      <w:pPr>
        <w:tabs>
          <w:tab w:val="left" w:pos="993"/>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993"/>
        <w:jc w:val="both"/>
        <w:rPr>
          <w:rFonts w:ascii="Arial" w:hAnsi="Arial" w:cs="Arial"/>
          <w:sz w:val="22"/>
        </w:rPr>
      </w:pPr>
      <w:r w:rsidRPr="004A31F1">
        <w:rPr>
          <w:rFonts w:ascii="Arial" w:hAnsi="Arial" w:cs="Arial"/>
          <w:sz w:val="22"/>
        </w:rPr>
        <w:t>und</w:t>
      </w:r>
    </w:p>
    <w:bookmarkEnd w:id="9"/>
    <w:p w14:paraId="48A4C3C6" w14:textId="4CAB873E" w:rsidR="007821E8" w:rsidRPr="004A31F1" w:rsidRDefault="009051E7" w:rsidP="0022348B">
      <w:pPr>
        <w:numPr>
          <w:ilvl w:val="0"/>
          <w:numId w:val="16"/>
        </w:num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993" w:firstLine="0"/>
        <w:jc w:val="both"/>
        <w:rPr>
          <w:rFonts w:ascii="Arial" w:hAnsi="Arial" w:cs="Arial"/>
          <w:sz w:val="22"/>
        </w:rPr>
      </w:pPr>
      <w:r w:rsidRPr="004A31F1">
        <w:rPr>
          <w:rFonts w:ascii="Arial" w:hAnsi="Arial" w:cs="Arial"/>
          <w:sz w:val="22"/>
        </w:rPr>
        <w:t xml:space="preserve">Urkunde </w:t>
      </w:r>
      <w:r w:rsidR="0092128E" w:rsidRPr="004A31F1">
        <w:rPr>
          <w:rFonts w:ascii="Arial" w:hAnsi="Arial" w:cs="Arial"/>
          <w:sz w:val="22"/>
        </w:rPr>
        <w:t xml:space="preserve">gem. </w:t>
      </w:r>
      <w:r w:rsidR="003F3F57" w:rsidRPr="004A31F1">
        <w:rPr>
          <w:rFonts w:ascii="Arial" w:hAnsi="Arial" w:cs="Arial"/>
          <w:sz w:val="22"/>
          <w:szCs w:val="22"/>
        </w:rPr>
        <w:t>DVS-IIW 1170</w:t>
      </w:r>
      <w:r w:rsidR="00D33852" w:rsidRPr="004A31F1">
        <w:rPr>
          <w:rFonts w:ascii="Arial" w:hAnsi="Arial" w:cs="Arial"/>
          <w:sz w:val="22"/>
          <w:szCs w:val="22"/>
        </w:rPr>
        <w:t>-IWE</w:t>
      </w:r>
      <w:r w:rsidR="00831452" w:rsidRPr="004A31F1">
        <w:rPr>
          <w:rFonts w:ascii="Arial" w:hAnsi="Arial" w:cs="Arial"/>
          <w:sz w:val="22"/>
          <w:szCs w:val="22"/>
        </w:rPr>
        <w:t xml:space="preserve"> </w:t>
      </w:r>
      <w:r w:rsidRPr="004A31F1">
        <w:rPr>
          <w:rFonts w:ascii="Arial" w:hAnsi="Arial" w:cs="Arial"/>
          <w:sz w:val="22"/>
        </w:rPr>
        <w:t xml:space="preserve">als </w:t>
      </w:r>
      <w:r w:rsidR="007821E8" w:rsidRPr="004A31F1">
        <w:rPr>
          <w:rFonts w:ascii="Arial" w:hAnsi="Arial" w:cs="Arial"/>
          <w:sz w:val="22"/>
        </w:rPr>
        <w:t>Schweißfachingenieur</w:t>
      </w:r>
      <w:r w:rsidRPr="004A31F1">
        <w:rPr>
          <w:rFonts w:ascii="Arial" w:hAnsi="Arial" w:cs="Arial"/>
          <w:sz w:val="22"/>
        </w:rPr>
        <w:t xml:space="preserve"> </w:t>
      </w:r>
    </w:p>
    <w:p w14:paraId="73F74CA8" w14:textId="77777777" w:rsidR="0022348B" w:rsidRPr="004A31F1" w:rsidRDefault="0022348B" w:rsidP="0022348B">
      <w:p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993"/>
        <w:jc w:val="both"/>
        <w:rPr>
          <w:rFonts w:ascii="Arial" w:hAnsi="Arial" w:cs="Arial"/>
          <w:sz w:val="16"/>
        </w:rPr>
      </w:pPr>
    </w:p>
    <w:p w14:paraId="19075F3E" w14:textId="77777777" w:rsidR="006A093A" w:rsidRPr="004A31F1" w:rsidRDefault="006A093A" w:rsidP="0022348B">
      <w:p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993"/>
        <w:jc w:val="both"/>
        <w:rPr>
          <w:rFonts w:ascii="Arial" w:hAnsi="Arial" w:cs="Arial"/>
          <w:sz w:val="28"/>
          <w:szCs w:val="36"/>
        </w:rPr>
      </w:pPr>
    </w:p>
    <w:p w14:paraId="7144BF0A" w14:textId="02951856" w:rsidR="003F3F57" w:rsidRPr="004A31F1" w:rsidRDefault="007821E8" w:rsidP="00D9647B">
      <w:pPr>
        <w:pStyle w:val="Listenabsatz"/>
        <w:numPr>
          <w:ilvl w:val="0"/>
          <w:numId w:val="19"/>
        </w:numPr>
        <w:tabs>
          <w:tab w:val="left" w:pos="709"/>
          <w:tab w:val="left" w:pos="851"/>
          <w:tab w:val="left" w:pos="1276"/>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sz w:val="22"/>
        </w:rPr>
      </w:pPr>
      <w:r w:rsidRPr="004A31F1">
        <w:rPr>
          <w:rFonts w:ascii="Arial" w:hAnsi="Arial" w:cs="Arial"/>
          <w:sz w:val="22"/>
        </w:rPr>
        <w:t xml:space="preserve">Für eine Zertifizierung von Herstellern </w:t>
      </w:r>
      <w:r w:rsidR="003F3F57" w:rsidRPr="004A31F1">
        <w:rPr>
          <w:rFonts w:ascii="Arial" w:hAnsi="Arial" w:cs="Arial"/>
          <w:sz w:val="22"/>
        </w:rPr>
        <w:t xml:space="preserve">für </w:t>
      </w:r>
      <w:r w:rsidR="00DE4389" w:rsidRPr="004A31F1">
        <w:rPr>
          <w:rFonts w:ascii="Arial" w:hAnsi="Arial" w:cs="Arial"/>
          <w:sz w:val="22"/>
        </w:rPr>
        <w:t>Anlagen,</w:t>
      </w:r>
      <w:r w:rsidR="00EE6EF3" w:rsidRPr="004A31F1">
        <w:rPr>
          <w:rFonts w:ascii="Arial" w:hAnsi="Arial" w:cs="Arial"/>
          <w:sz w:val="22"/>
        </w:rPr>
        <w:t xml:space="preserve"> bis</w:t>
      </w:r>
      <w:r w:rsidR="003F3F57" w:rsidRPr="004A31F1">
        <w:rPr>
          <w:rFonts w:ascii="Arial" w:hAnsi="Arial" w:cs="Arial"/>
          <w:b/>
          <w:sz w:val="22"/>
        </w:rPr>
        <w:t xml:space="preserve"> DP 16</w:t>
      </w:r>
      <w:r w:rsidR="003F3F57" w:rsidRPr="004A31F1">
        <w:rPr>
          <w:rFonts w:ascii="Arial" w:hAnsi="Arial" w:cs="Arial"/>
          <w:sz w:val="22"/>
        </w:rPr>
        <w:t xml:space="preserve"> gilt:</w:t>
      </w:r>
    </w:p>
    <w:p w14:paraId="5D0CE210" w14:textId="731EBF5D" w:rsidR="00E844EA" w:rsidRPr="004A31F1" w:rsidRDefault="00546435" w:rsidP="00F83C04">
      <w:pPr>
        <w:pStyle w:val="Listenabsatz"/>
        <w:numPr>
          <w:ilvl w:val="0"/>
          <w:numId w:val="21"/>
        </w:numPr>
        <w:tabs>
          <w:tab w:val="left" w:pos="851"/>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1418" w:hanging="425"/>
        <w:jc w:val="both"/>
        <w:rPr>
          <w:rFonts w:ascii="Arial" w:hAnsi="Arial" w:cs="Arial"/>
          <w:sz w:val="22"/>
        </w:rPr>
      </w:pPr>
      <w:r w:rsidRPr="004A31F1">
        <w:rPr>
          <w:rFonts w:ascii="Arial" w:hAnsi="Arial" w:cs="Arial"/>
          <w:sz w:val="22"/>
        </w:rPr>
        <w:t>I</w:t>
      </w:r>
      <w:r w:rsidR="00E844EA" w:rsidRPr="004A31F1">
        <w:rPr>
          <w:rFonts w:ascii="Arial" w:hAnsi="Arial" w:cs="Arial"/>
          <w:sz w:val="22"/>
        </w:rPr>
        <w:t>ngenieurabschlussprüfung an einer Universität, Technischen Hochschule, Fachhochschule oder Berufsakademie in einer technischen Fachrichtung oder BSc-/ MSc-Abschluss in einem technischen Fachbereich</w:t>
      </w:r>
      <w:r w:rsidR="00801E9D" w:rsidRPr="004A31F1">
        <w:rPr>
          <w:rFonts w:ascii="Arial" w:hAnsi="Arial" w:cs="Arial"/>
          <w:sz w:val="22"/>
        </w:rPr>
        <w:t xml:space="preserve"> oder </w:t>
      </w:r>
      <w:r w:rsidR="00103323" w:rsidRPr="004A31F1">
        <w:rPr>
          <w:rFonts w:ascii="Arial" w:hAnsi="Arial" w:cs="Arial"/>
          <w:sz w:val="22"/>
        </w:rPr>
        <w:t>technische Ausbildung als Meister (Urkunde) oder als staatlich geprüfter Techniker (Urkunde) mit mindestens dreijähriger Praxis im Gasanlagenbau</w:t>
      </w:r>
    </w:p>
    <w:p w14:paraId="55958242" w14:textId="08AFA423" w:rsidR="00103323" w:rsidRPr="004A31F1" w:rsidRDefault="00054BDB" w:rsidP="00801E9D">
      <w:pPr>
        <w:tabs>
          <w:tab w:val="left" w:pos="709"/>
          <w:tab w:val="left" w:pos="851"/>
          <w:tab w:val="left" w:pos="1276"/>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1274" w:hanging="270"/>
        <w:jc w:val="both"/>
        <w:rPr>
          <w:rFonts w:ascii="Arial" w:hAnsi="Arial" w:cs="Arial"/>
          <w:sz w:val="22"/>
        </w:rPr>
      </w:pPr>
      <w:r w:rsidRPr="004A31F1">
        <w:rPr>
          <w:rFonts w:ascii="Arial" w:hAnsi="Arial" w:cs="Arial"/>
          <w:sz w:val="22"/>
        </w:rPr>
        <w:t>und</w:t>
      </w:r>
    </w:p>
    <w:p w14:paraId="2E06269C" w14:textId="77777777" w:rsidR="0004245F" w:rsidRPr="004A31F1" w:rsidRDefault="005511F5" w:rsidP="005511F5">
      <w:pPr>
        <w:numPr>
          <w:ilvl w:val="0"/>
          <w:numId w:val="16"/>
        </w:num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993" w:firstLine="0"/>
        <w:rPr>
          <w:rFonts w:ascii="Arial" w:hAnsi="Arial" w:cs="Arial"/>
          <w:sz w:val="22"/>
        </w:rPr>
      </w:pPr>
      <w:r w:rsidRPr="004A31F1">
        <w:rPr>
          <w:rFonts w:ascii="Arial" w:hAnsi="Arial" w:cs="Arial"/>
          <w:sz w:val="22"/>
        </w:rPr>
        <w:t>Urkunde gem. DVS-IIW 1171</w:t>
      </w:r>
      <w:r w:rsidR="00054BDB" w:rsidRPr="004A31F1">
        <w:rPr>
          <w:rFonts w:ascii="Arial" w:hAnsi="Arial" w:cs="Arial"/>
          <w:sz w:val="22"/>
        </w:rPr>
        <w:t xml:space="preserve"> als </w:t>
      </w:r>
      <w:r w:rsidRPr="004A31F1">
        <w:rPr>
          <w:rFonts w:ascii="Arial" w:hAnsi="Arial" w:cs="Arial"/>
          <w:sz w:val="22"/>
        </w:rPr>
        <w:t>Schweißfachmann</w:t>
      </w:r>
    </w:p>
    <w:p w14:paraId="5EB6AA80" w14:textId="77777777" w:rsidR="0004245F" w:rsidRPr="004A31F1" w:rsidRDefault="0004245F" w:rsidP="00171434">
      <w:pPr>
        <w:tabs>
          <w:tab w:val="left" w:pos="709"/>
          <w:tab w:val="left" w:pos="1418"/>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rPr>
          <w:rFonts w:ascii="Arial" w:hAnsi="Arial" w:cs="Arial"/>
          <w:sz w:val="22"/>
        </w:rPr>
      </w:pPr>
    </w:p>
    <w:p w14:paraId="18F28757" w14:textId="5BA18D38" w:rsidR="00DD7B3E" w:rsidRPr="004A31F1" w:rsidRDefault="00DD7B3E" w:rsidP="00D423DE">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2.</w:t>
      </w:r>
      <w:r w:rsidRPr="004A31F1">
        <w:rPr>
          <w:rFonts w:ascii="Arial" w:hAnsi="Arial" w:cs="Arial"/>
          <w:sz w:val="22"/>
        </w:rPr>
        <w:tab/>
        <w:t>Benennung zu</w:t>
      </w:r>
      <w:r w:rsidR="001D62EB" w:rsidRPr="004A31F1">
        <w:rPr>
          <w:rFonts w:ascii="Arial" w:hAnsi="Arial" w:cs="Arial"/>
          <w:sz w:val="22"/>
        </w:rPr>
        <w:t>r</w:t>
      </w:r>
      <w:r w:rsidRPr="004A31F1">
        <w:rPr>
          <w:rFonts w:ascii="Arial" w:hAnsi="Arial" w:cs="Arial"/>
          <w:sz w:val="22"/>
        </w:rPr>
        <w:t xml:space="preserve"> verantwortlichen Schweiß</w:t>
      </w:r>
      <w:r w:rsidR="001D62EB" w:rsidRPr="004A31F1">
        <w:rPr>
          <w:rFonts w:ascii="Arial" w:hAnsi="Arial" w:cs="Arial"/>
          <w:sz w:val="22"/>
        </w:rPr>
        <w:t>aufsicht</w:t>
      </w:r>
      <w:r w:rsidRPr="004A31F1">
        <w:rPr>
          <w:rFonts w:ascii="Arial" w:hAnsi="Arial" w:cs="Arial"/>
          <w:sz w:val="22"/>
        </w:rPr>
        <w:t xml:space="preserve"> durch den Arbeitgeber mit fester Einbindung in die Prozesse</w:t>
      </w:r>
    </w:p>
    <w:p w14:paraId="377693D5" w14:textId="77777777" w:rsidR="00D423DE" w:rsidRPr="004A31F1" w:rsidRDefault="00D423DE" w:rsidP="00D423DE">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rPr>
          <w:rFonts w:ascii="Arial" w:hAnsi="Arial" w:cs="Arial"/>
          <w:sz w:val="22"/>
        </w:rPr>
      </w:pPr>
    </w:p>
    <w:p w14:paraId="62319DC8" w14:textId="7EA96AB3" w:rsidR="00D423DE" w:rsidRPr="004A31F1" w:rsidRDefault="00D423DE" w:rsidP="00A41A40">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3.</w:t>
      </w:r>
      <w:r w:rsidRPr="004A31F1">
        <w:rPr>
          <w:rFonts w:ascii="Arial" w:hAnsi="Arial" w:cs="Arial"/>
          <w:sz w:val="22"/>
        </w:rPr>
        <w:tab/>
        <w:t>Stellenbeschreibung zu</w:t>
      </w:r>
      <w:r w:rsidR="00A41A40" w:rsidRPr="004A31F1">
        <w:rPr>
          <w:rFonts w:ascii="Arial" w:hAnsi="Arial" w:cs="Arial"/>
          <w:sz w:val="22"/>
        </w:rPr>
        <w:t>r</w:t>
      </w:r>
      <w:r w:rsidRPr="004A31F1">
        <w:rPr>
          <w:rFonts w:ascii="Arial" w:hAnsi="Arial" w:cs="Arial"/>
          <w:sz w:val="22"/>
        </w:rPr>
        <w:t xml:space="preserve"> verantwortlichen Schweiß</w:t>
      </w:r>
      <w:r w:rsidR="00A41A40" w:rsidRPr="004A31F1">
        <w:rPr>
          <w:rFonts w:ascii="Arial" w:hAnsi="Arial" w:cs="Arial"/>
          <w:sz w:val="22"/>
        </w:rPr>
        <w:t xml:space="preserve">aufsicht </w:t>
      </w:r>
      <w:r w:rsidRPr="004A31F1">
        <w:rPr>
          <w:rFonts w:ascii="Arial" w:hAnsi="Arial" w:cs="Arial"/>
          <w:sz w:val="22"/>
        </w:rPr>
        <w:t>inkl. Entscheidungskompetenzen</w:t>
      </w:r>
    </w:p>
    <w:p w14:paraId="47B3B5B6" w14:textId="77777777" w:rsidR="00D423DE" w:rsidRPr="004A31F1" w:rsidRDefault="00D423DE" w:rsidP="00D423DE">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544EEEE4" w14:textId="339481E7" w:rsidR="00D423DE" w:rsidRPr="004A31F1" w:rsidRDefault="00D423DE" w:rsidP="00D423DE">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4.</w:t>
      </w:r>
      <w:r w:rsidRPr="004A31F1">
        <w:rPr>
          <w:rFonts w:ascii="Arial" w:hAnsi="Arial" w:cs="Arial"/>
          <w:sz w:val="22"/>
        </w:rPr>
        <w:tab/>
        <w:t>Übersichtliche Darstellung des einschlägigen beruflichen Werdeganges nach Abschluss des Studiums oder technischer Ausbildung zum Meister oder staatlich geprüften Techniker de</w:t>
      </w:r>
      <w:r w:rsidR="008179E1" w:rsidRPr="004A31F1">
        <w:rPr>
          <w:rFonts w:ascii="Arial" w:hAnsi="Arial" w:cs="Arial"/>
          <w:sz w:val="22"/>
        </w:rPr>
        <w:t>r</w:t>
      </w:r>
      <w:r w:rsidRPr="004A31F1">
        <w:rPr>
          <w:rFonts w:ascii="Arial" w:hAnsi="Arial" w:cs="Arial"/>
          <w:sz w:val="22"/>
        </w:rPr>
        <w:t xml:space="preserve"> verantwortlichen Schweiß</w:t>
      </w:r>
      <w:r w:rsidR="008179E1" w:rsidRPr="004A31F1">
        <w:rPr>
          <w:rFonts w:ascii="Arial" w:hAnsi="Arial" w:cs="Arial"/>
          <w:sz w:val="22"/>
        </w:rPr>
        <w:t>aufsicht</w:t>
      </w:r>
      <w:r w:rsidRPr="004A31F1">
        <w:rPr>
          <w:rFonts w:ascii="Arial" w:hAnsi="Arial" w:cs="Arial"/>
          <w:sz w:val="22"/>
        </w:rPr>
        <w:t xml:space="preserve"> zum Nachweis der mindestens 3-jährigen Erfahrung</w:t>
      </w:r>
    </w:p>
    <w:p w14:paraId="3CA1FC03" w14:textId="77777777" w:rsidR="00454851" w:rsidRPr="004A31F1" w:rsidRDefault="00454851" w:rsidP="00454851">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2D4DC35A" w14:textId="0BEFE65C" w:rsidR="00454851" w:rsidRPr="004A31F1" w:rsidRDefault="00454851" w:rsidP="00454851">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5.</w:t>
      </w:r>
      <w:r w:rsidRPr="004A31F1">
        <w:rPr>
          <w:rFonts w:ascii="Arial" w:hAnsi="Arial" w:cs="Arial"/>
          <w:sz w:val="22"/>
        </w:rPr>
        <w:tab/>
        <w:t>Liste aller Gasanlagen, an denen d</w:t>
      </w:r>
      <w:r w:rsidR="001D62EB" w:rsidRPr="004A31F1">
        <w:rPr>
          <w:rFonts w:ascii="Arial" w:hAnsi="Arial" w:cs="Arial"/>
          <w:sz w:val="22"/>
        </w:rPr>
        <w:t>ie</w:t>
      </w:r>
      <w:r w:rsidRPr="004A31F1">
        <w:rPr>
          <w:rFonts w:ascii="Arial" w:hAnsi="Arial" w:cs="Arial"/>
          <w:sz w:val="22"/>
        </w:rPr>
        <w:t xml:space="preserve"> Schweiß</w:t>
      </w:r>
      <w:r w:rsidR="001D62EB" w:rsidRPr="004A31F1">
        <w:rPr>
          <w:rFonts w:ascii="Arial" w:hAnsi="Arial" w:cs="Arial"/>
          <w:sz w:val="22"/>
        </w:rPr>
        <w:t>aufsicht</w:t>
      </w:r>
      <w:r w:rsidRPr="004A31F1">
        <w:rPr>
          <w:rFonts w:ascii="Arial" w:hAnsi="Arial" w:cs="Arial"/>
          <w:sz w:val="22"/>
        </w:rPr>
        <w:t xml:space="preserve"> in den letzten drei Jahren im Geltungsbereich des DVGW-Arbeitsblattes G 493-1 mitgewirkt hat. Detaillierte Angaben analog zum Antrag „9.</w:t>
      </w:r>
      <w:r w:rsidR="00D13F1C" w:rsidRPr="004A31F1">
        <w:rPr>
          <w:rFonts w:ascii="Arial" w:hAnsi="Arial" w:cs="Arial"/>
          <w:sz w:val="22"/>
        </w:rPr>
        <w:t>9</w:t>
      </w:r>
      <w:r w:rsidRPr="004A31F1">
        <w:rPr>
          <w:rFonts w:ascii="Arial" w:hAnsi="Arial" w:cs="Arial"/>
          <w:sz w:val="22"/>
        </w:rPr>
        <w:t xml:space="preserve"> Erfahrung de</w:t>
      </w:r>
      <w:r w:rsidR="000D6178" w:rsidRPr="004A31F1">
        <w:rPr>
          <w:rFonts w:ascii="Arial" w:hAnsi="Arial" w:cs="Arial"/>
          <w:sz w:val="22"/>
        </w:rPr>
        <w:t>r verantwortlichen Schweißaufsicht</w:t>
      </w:r>
      <w:r w:rsidRPr="004A31F1">
        <w:rPr>
          <w:rFonts w:ascii="Arial" w:hAnsi="Arial" w:cs="Arial"/>
          <w:sz w:val="22"/>
        </w:rPr>
        <w:t>“</w:t>
      </w:r>
    </w:p>
    <w:p w14:paraId="27017A06" w14:textId="77777777" w:rsidR="002E04B5" w:rsidRPr="004A31F1" w:rsidRDefault="002E04B5"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6DFE86FE" w14:textId="77777777" w:rsidR="00F83C04" w:rsidRPr="004A31F1" w:rsidRDefault="00F83C04"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788C3BE8" w14:textId="77777777" w:rsidR="00BA0C61" w:rsidRPr="004A31F1" w:rsidRDefault="00BA0C61"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4C089729" w14:textId="77777777" w:rsidR="00F83C04" w:rsidRPr="004A31F1" w:rsidRDefault="00F83C04"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p>
    <w:p w14:paraId="7EB309B3" w14:textId="588D9E8E" w:rsidR="002E04B5" w:rsidRPr="004A31F1" w:rsidRDefault="002E04B5"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6.</w:t>
      </w:r>
      <w:r w:rsidRPr="004A31F1">
        <w:rPr>
          <w:rFonts w:ascii="Arial" w:hAnsi="Arial" w:cs="Arial"/>
          <w:sz w:val="22"/>
        </w:rPr>
        <w:tab/>
      </w:r>
      <w:r w:rsidRPr="004A31F1">
        <w:rPr>
          <w:rFonts w:ascii="Arial" w:hAnsi="Arial" w:cs="Arial"/>
          <w:sz w:val="22"/>
        </w:rPr>
        <w:tab/>
        <w:t xml:space="preserve">Weiterbildungsnachweise der letzten fünf Jahre (ausschließlich für den Geltungsbereich G 493-1 </w:t>
      </w:r>
    </w:p>
    <w:p w14:paraId="358809D8" w14:textId="639AAF69" w:rsidR="002E04B5" w:rsidRPr="004A31F1" w:rsidRDefault="002E04B5" w:rsidP="002E04B5">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ab/>
      </w:r>
      <w:r w:rsidRPr="004A31F1">
        <w:rPr>
          <w:rFonts w:ascii="Arial" w:hAnsi="Arial" w:cs="Arial"/>
          <w:sz w:val="22"/>
        </w:rPr>
        <w:tab/>
        <w:t>relevanten Maßnahmen; z.B. schweißtechnische Schulungen</w:t>
      </w:r>
      <w:r w:rsidR="006A093A" w:rsidRPr="004A31F1">
        <w:rPr>
          <w:rFonts w:ascii="Arial" w:hAnsi="Arial" w:cs="Arial"/>
          <w:sz w:val="22"/>
        </w:rPr>
        <w:t xml:space="preserve">, </w:t>
      </w:r>
      <w:r w:rsidRPr="004A31F1">
        <w:rPr>
          <w:rFonts w:ascii="Arial" w:hAnsi="Arial" w:cs="Arial"/>
          <w:sz w:val="22"/>
        </w:rPr>
        <w:t>Sachkundigenschulungen, Geräteschulungen, Grundlagenschulungen)</w:t>
      </w:r>
    </w:p>
    <w:p w14:paraId="307EF5CD" w14:textId="6B95D34F" w:rsidR="008A5687" w:rsidRPr="004A31F1" w:rsidRDefault="002E04B5" w:rsidP="00F83C04">
      <w:pPr>
        <w:tabs>
          <w:tab w:val="left" w:pos="709"/>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ind w:left="705" w:hanging="705"/>
        <w:rPr>
          <w:rFonts w:ascii="Arial" w:hAnsi="Arial" w:cs="Arial"/>
          <w:sz w:val="22"/>
        </w:rPr>
      </w:pPr>
      <w:r w:rsidRPr="004A31F1">
        <w:rPr>
          <w:rFonts w:ascii="Arial" w:hAnsi="Arial" w:cs="Arial"/>
          <w:sz w:val="22"/>
        </w:rPr>
        <w:t> </w:t>
      </w:r>
    </w:p>
    <w:p w14:paraId="11A8917B" w14:textId="77777777" w:rsidR="00484AF2" w:rsidRPr="004A31F1" w:rsidRDefault="00484AF2" w:rsidP="008820BC">
      <w:pPr>
        <w:tabs>
          <w:tab w:val="left" w:pos="851"/>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
          <w:sz w:val="16"/>
        </w:rPr>
      </w:pPr>
    </w:p>
    <w:p w14:paraId="0AE1C8E8" w14:textId="77777777" w:rsidR="007821E8" w:rsidRPr="004A31F1" w:rsidRDefault="007821E8" w:rsidP="008820BC">
      <w:pPr>
        <w:tabs>
          <w:tab w:val="left" w:pos="851"/>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
          <w:sz w:val="22"/>
        </w:rPr>
      </w:pPr>
      <w:r w:rsidRPr="004A31F1">
        <w:rPr>
          <w:rFonts w:ascii="Arial" w:hAnsi="Arial" w:cs="Arial"/>
          <w:b/>
          <w:sz w:val="22"/>
        </w:rPr>
        <w:t>Ergänzender Hinweis:</w:t>
      </w:r>
    </w:p>
    <w:p w14:paraId="12E5245E" w14:textId="77777777" w:rsidR="007821E8" w:rsidRPr="004A31F1" w:rsidRDefault="007821E8" w:rsidP="008820BC">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s>
        <w:spacing w:before="60" w:after="60" w:line="288" w:lineRule="auto"/>
        <w:ind w:left="0"/>
        <w:rPr>
          <w:b/>
        </w:rPr>
      </w:pPr>
      <w:r w:rsidRPr="004A31F1">
        <w:rPr>
          <w:b/>
        </w:rPr>
        <w:t xml:space="preserve">Die Schweißaufsicht muss </w:t>
      </w:r>
      <w:r w:rsidR="00484AF2" w:rsidRPr="004A31F1">
        <w:rPr>
          <w:b/>
        </w:rPr>
        <w:t xml:space="preserve">im </w:t>
      </w:r>
      <w:r w:rsidRPr="004A31F1">
        <w:rPr>
          <w:b/>
        </w:rPr>
        <w:t xml:space="preserve">Fachgespräch nachweisen, dass sie über </w:t>
      </w:r>
      <w:r w:rsidR="00831452" w:rsidRPr="004A31F1">
        <w:rPr>
          <w:b/>
        </w:rPr>
        <w:t xml:space="preserve">ausreichende </w:t>
      </w:r>
      <w:r w:rsidRPr="004A31F1">
        <w:rPr>
          <w:b/>
        </w:rPr>
        <w:t>Kenntnisse der prozesstechnischen Zusa</w:t>
      </w:r>
      <w:r w:rsidR="00831452" w:rsidRPr="004A31F1">
        <w:rPr>
          <w:b/>
        </w:rPr>
        <w:t>mmenhänge in Gasanlagen verfügt.</w:t>
      </w:r>
    </w:p>
    <w:p w14:paraId="7BB0EF31" w14:textId="77777777" w:rsidR="00C11361" w:rsidRPr="004A31F1" w:rsidRDefault="007821E8" w:rsidP="0090308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sz w:val="26"/>
          <w:szCs w:val="26"/>
        </w:rPr>
      </w:pPr>
      <w:r w:rsidRPr="004A31F1">
        <w:rPr>
          <w:rFonts w:ascii="Arial" w:hAnsi="Arial" w:cs="Arial"/>
        </w:rPr>
        <w:br w:type="page"/>
      </w:r>
      <w:r w:rsidRPr="004A31F1">
        <w:rPr>
          <w:rFonts w:ascii="Arial" w:hAnsi="Arial" w:cs="Arial"/>
          <w:b/>
          <w:sz w:val="26"/>
          <w:szCs w:val="26"/>
        </w:rPr>
        <w:t xml:space="preserve">Qualifikationsnachweise des Werksachverständigen </w:t>
      </w:r>
    </w:p>
    <w:p w14:paraId="4DD52678" w14:textId="77777777" w:rsidR="007821E8" w:rsidRPr="004A31F1" w:rsidRDefault="007821E8" w:rsidP="009D0789">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4"/>
        </w:rPr>
      </w:pPr>
      <w:r w:rsidRPr="004A31F1">
        <w:rPr>
          <w:rFonts w:ascii="Arial" w:hAnsi="Arial" w:cs="Arial"/>
          <w:bCs/>
          <w:sz w:val="22"/>
        </w:rPr>
        <w:t>(kann für keine andere Position benannt sein)</w:t>
      </w:r>
    </w:p>
    <w:p w14:paraId="0531AEFA" w14:textId="77777777" w:rsidR="007821E8" w:rsidRPr="004A31F1" w:rsidRDefault="007821E8" w:rsidP="009D0789">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 xml:space="preserve">Der Werksachverständige darf in keinem Fall in der Geschäftsführung tätig sein. </w:t>
      </w:r>
    </w:p>
    <w:p w14:paraId="5E125714" w14:textId="77777777" w:rsidR="00D9647B" w:rsidRPr="004A31F1" w:rsidRDefault="00D9647B" w:rsidP="009D0789">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14"/>
          <w:szCs w:val="12"/>
        </w:rPr>
      </w:pPr>
    </w:p>
    <w:p w14:paraId="00A38531" w14:textId="77777777" w:rsidR="00D9647B" w:rsidRPr="004A31F1" w:rsidRDefault="00D9647B" w:rsidP="00D9647B">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22"/>
          <w:szCs w:val="22"/>
        </w:rPr>
      </w:pPr>
      <w:r w:rsidRPr="004A31F1">
        <w:rPr>
          <w:rFonts w:ascii="Arial" w:hAnsi="Arial" w:cs="Arial"/>
          <w:bCs/>
          <w:sz w:val="22"/>
          <w:szCs w:val="22"/>
        </w:rPr>
        <w:t>Es werden folgende Nachweise benötigt:</w:t>
      </w:r>
    </w:p>
    <w:p w14:paraId="232307E2" w14:textId="77777777" w:rsidR="00BF0214" w:rsidRPr="004A31F1" w:rsidRDefault="00BF0214" w:rsidP="00BF0214">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Cs/>
          <w:sz w:val="12"/>
          <w:szCs w:val="12"/>
        </w:rPr>
      </w:pPr>
    </w:p>
    <w:p w14:paraId="11F23B00" w14:textId="43B0414D" w:rsidR="00BF0214" w:rsidRPr="004A31F1" w:rsidRDefault="00BF0214" w:rsidP="00BF0214">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 xml:space="preserve">1. </w:t>
      </w:r>
      <w:r w:rsidRPr="004A31F1">
        <w:rPr>
          <w:rFonts w:ascii="Arial" w:hAnsi="Arial" w:cs="Arial"/>
          <w:sz w:val="22"/>
        </w:rPr>
        <w:tab/>
        <w:t xml:space="preserve">Urkunde über ein abgeschlossenes, einschlägiges, technisches Studium an einer Technischen Universität bzw. Hochschule oder Fachhochschule </w:t>
      </w:r>
      <w:r w:rsidR="00964BFA" w:rsidRPr="004A31F1">
        <w:rPr>
          <w:rFonts w:ascii="Arial" w:hAnsi="Arial" w:cs="Arial"/>
          <w:sz w:val="22"/>
        </w:rPr>
        <w:t>aber</w:t>
      </w:r>
      <w:r w:rsidR="00313AF3" w:rsidRPr="004A31F1">
        <w:rPr>
          <w:rFonts w:ascii="Arial" w:hAnsi="Arial" w:cs="Arial"/>
          <w:sz w:val="22"/>
        </w:rPr>
        <w:t xml:space="preserve"> mindestens</w:t>
      </w:r>
      <w:r w:rsidRPr="004A31F1">
        <w:rPr>
          <w:rFonts w:ascii="Arial" w:hAnsi="Arial" w:cs="Arial"/>
          <w:sz w:val="22"/>
        </w:rPr>
        <w:t xml:space="preserve"> </w:t>
      </w:r>
      <w:r w:rsidR="00EE03A7" w:rsidRPr="004A31F1">
        <w:rPr>
          <w:rFonts w:ascii="Arial" w:hAnsi="Arial" w:cs="Arial"/>
          <w:sz w:val="22"/>
        </w:rPr>
        <w:t>eine Ausbildung</w:t>
      </w:r>
      <w:r w:rsidRPr="004A31F1">
        <w:rPr>
          <w:rFonts w:ascii="Arial" w:hAnsi="Arial" w:cs="Arial"/>
          <w:sz w:val="22"/>
        </w:rPr>
        <w:t xml:space="preserve"> als Meister (Urkunde) oder als staatlich geprüfter Techniker (Urkunde)</w:t>
      </w:r>
      <w:r w:rsidR="003B1E5B" w:rsidRPr="004A31F1">
        <w:rPr>
          <w:rFonts w:ascii="Arial" w:hAnsi="Arial" w:cs="Arial"/>
        </w:rPr>
        <w:t xml:space="preserve"> </w:t>
      </w:r>
      <w:r w:rsidR="00313AF3" w:rsidRPr="004A31F1">
        <w:rPr>
          <w:rFonts w:ascii="Arial" w:hAnsi="Arial" w:cs="Arial"/>
          <w:sz w:val="22"/>
        </w:rPr>
        <w:t>in einem</w:t>
      </w:r>
      <w:r w:rsidR="003B1E5B" w:rsidRPr="004A31F1">
        <w:rPr>
          <w:rFonts w:ascii="Arial" w:hAnsi="Arial" w:cs="Arial"/>
          <w:sz w:val="22"/>
        </w:rPr>
        <w:t xml:space="preserve"> einschlägigen Berufszweig der Metalltechnik</w:t>
      </w:r>
      <w:r w:rsidRPr="004A31F1">
        <w:rPr>
          <w:rFonts w:ascii="Arial" w:hAnsi="Arial" w:cs="Arial"/>
          <w:sz w:val="22"/>
        </w:rPr>
        <w:t xml:space="preserve"> mit mindestens dreijähriger </w:t>
      </w:r>
      <w:r w:rsidR="00890472" w:rsidRPr="004A31F1">
        <w:rPr>
          <w:rFonts w:ascii="Arial" w:hAnsi="Arial" w:cs="Arial"/>
          <w:sz w:val="22"/>
        </w:rPr>
        <w:t>Berufsp</w:t>
      </w:r>
      <w:r w:rsidRPr="004A31F1">
        <w:rPr>
          <w:rFonts w:ascii="Arial" w:hAnsi="Arial" w:cs="Arial"/>
          <w:sz w:val="22"/>
        </w:rPr>
        <w:t xml:space="preserve">raxis </w:t>
      </w:r>
    </w:p>
    <w:p w14:paraId="2D1D40C0" w14:textId="7777777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6B27949F" w14:textId="14A0E09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2.</w:t>
      </w:r>
      <w:r w:rsidRPr="004A31F1">
        <w:rPr>
          <w:rFonts w:ascii="Arial" w:hAnsi="Arial" w:cs="Arial"/>
          <w:sz w:val="22"/>
        </w:rPr>
        <w:tab/>
        <w:t>Benennung zum Werksachverständigen durch den Arbeitgeber mit fester Einbindung in die Prozesse</w:t>
      </w:r>
    </w:p>
    <w:p w14:paraId="687D7AAA" w14:textId="7777777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605F7D8E" w14:textId="4CEFE9E6" w:rsidR="00704811" w:rsidRPr="004A31F1" w:rsidRDefault="00704811" w:rsidP="007662FA">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3.</w:t>
      </w:r>
      <w:r w:rsidRPr="004A31F1">
        <w:rPr>
          <w:rFonts w:ascii="Arial" w:hAnsi="Arial" w:cs="Arial"/>
          <w:sz w:val="22"/>
        </w:rPr>
        <w:tab/>
        <w:t>Stellenbeschreibung zum Werksac</w:t>
      </w:r>
      <w:r w:rsidR="007662FA" w:rsidRPr="004A31F1">
        <w:rPr>
          <w:rFonts w:ascii="Arial" w:hAnsi="Arial" w:cs="Arial"/>
          <w:sz w:val="22"/>
        </w:rPr>
        <w:t>hverständigen</w:t>
      </w:r>
      <w:r w:rsidRPr="004A31F1">
        <w:rPr>
          <w:rFonts w:ascii="Arial" w:hAnsi="Arial" w:cs="Arial"/>
          <w:sz w:val="22"/>
        </w:rPr>
        <w:t xml:space="preserve"> inkl. Entscheidungskompetenzen</w:t>
      </w:r>
    </w:p>
    <w:p w14:paraId="4A60AC24" w14:textId="7777777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79B8CF12" w14:textId="27ECBDE1"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4.</w:t>
      </w:r>
      <w:r w:rsidRPr="004A31F1">
        <w:rPr>
          <w:rFonts w:ascii="Arial" w:hAnsi="Arial" w:cs="Arial"/>
          <w:sz w:val="22"/>
        </w:rPr>
        <w:tab/>
        <w:t xml:space="preserve">Übersichtliche Darstellung des einschlägigen beruflichen Werdeganges nach Abschluss des Studiums oder </w:t>
      </w:r>
      <w:r w:rsidR="007662FA" w:rsidRPr="004A31F1">
        <w:rPr>
          <w:rFonts w:ascii="Arial" w:hAnsi="Arial" w:cs="Arial"/>
          <w:sz w:val="22"/>
        </w:rPr>
        <w:t>metall</w:t>
      </w:r>
      <w:r w:rsidRPr="004A31F1">
        <w:rPr>
          <w:rFonts w:ascii="Arial" w:hAnsi="Arial" w:cs="Arial"/>
          <w:sz w:val="22"/>
        </w:rPr>
        <w:t xml:space="preserve">technischer Ausbildung zum Meister oder staatlich geprüften Techniker des </w:t>
      </w:r>
      <w:r w:rsidR="007662FA" w:rsidRPr="004A31F1">
        <w:rPr>
          <w:rFonts w:ascii="Arial" w:hAnsi="Arial" w:cs="Arial"/>
          <w:sz w:val="22"/>
        </w:rPr>
        <w:t>Werksachverständigen</w:t>
      </w:r>
      <w:r w:rsidRPr="004A31F1">
        <w:rPr>
          <w:rFonts w:ascii="Arial" w:hAnsi="Arial" w:cs="Arial"/>
          <w:sz w:val="22"/>
        </w:rPr>
        <w:t xml:space="preserve"> zum Nachweis der mindestens 3-jährigen Erfahrung</w:t>
      </w:r>
    </w:p>
    <w:p w14:paraId="41ECD841" w14:textId="7777777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3631130D" w14:textId="4C1E0BA4"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5.</w:t>
      </w:r>
      <w:r w:rsidRPr="004A31F1">
        <w:rPr>
          <w:rFonts w:ascii="Arial" w:hAnsi="Arial" w:cs="Arial"/>
          <w:sz w:val="22"/>
        </w:rPr>
        <w:tab/>
        <w:t xml:space="preserve">Liste aller Gasanlagen, an denen der </w:t>
      </w:r>
      <w:r w:rsidR="00EE7E79" w:rsidRPr="004A31F1">
        <w:rPr>
          <w:rFonts w:ascii="Arial" w:hAnsi="Arial" w:cs="Arial"/>
          <w:sz w:val="22"/>
        </w:rPr>
        <w:t>Werksachverständige in den l</w:t>
      </w:r>
      <w:r w:rsidRPr="004A31F1">
        <w:rPr>
          <w:rFonts w:ascii="Arial" w:hAnsi="Arial" w:cs="Arial"/>
          <w:sz w:val="22"/>
        </w:rPr>
        <w:t>etzten drei Jahren im Geltungsbereich des DVGW-Arbeitsblattes G 493-1 mitgewirkt hat. Detaillierte Angaben analog zum Antrag „9.</w:t>
      </w:r>
      <w:r w:rsidR="00D13F1C" w:rsidRPr="004A31F1">
        <w:rPr>
          <w:rFonts w:ascii="Arial" w:hAnsi="Arial" w:cs="Arial"/>
          <w:sz w:val="22"/>
        </w:rPr>
        <w:t>11</w:t>
      </w:r>
      <w:r w:rsidRPr="004A31F1">
        <w:rPr>
          <w:rFonts w:ascii="Arial" w:hAnsi="Arial" w:cs="Arial"/>
          <w:sz w:val="22"/>
        </w:rPr>
        <w:t xml:space="preserve"> Erfahrung des</w:t>
      </w:r>
      <w:r w:rsidR="00093DBF" w:rsidRPr="004A31F1">
        <w:rPr>
          <w:rFonts w:ascii="Arial" w:hAnsi="Arial" w:cs="Arial"/>
          <w:sz w:val="22"/>
        </w:rPr>
        <w:t xml:space="preserve"> verantwortlichen</w:t>
      </w:r>
      <w:r w:rsidRPr="004A31F1">
        <w:rPr>
          <w:rFonts w:ascii="Arial" w:hAnsi="Arial" w:cs="Arial"/>
          <w:sz w:val="22"/>
        </w:rPr>
        <w:t xml:space="preserve"> </w:t>
      </w:r>
      <w:r w:rsidR="00EE7E79" w:rsidRPr="004A31F1">
        <w:rPr>
          <w:rFonts w:ascii="Arial" w:hAnsi="Arial" w:cs="Arial"/>
          <w:sz w:val="22"/>
        </w:rPr>
        <w:t>Werksachverständigen</w:t>
      </w:r>
      <w:r w:rsidRPr="004A31F1">
        <w:rPr>
          <w:rFonts w:ascii="Arial" w:hAnsi="Arial" w:cs="Arial"/>
          <w:sz w:val="22"/>
        </w:rPr>
        <w:t>“</w:t>
      </w:r>
    </w:p>
    <w:p w14:paraId="13B4A09C" w14:textId="77777777"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13822DB5" w14:textId="5411885F"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6.</w:t>
      </w:r>
      <w:r w:rsidRPr="004A31F1">
        <w:rPr>
          <w:rFonts w:ascii="Arial" w:hAnsi="Arial" w:cs="Arial"/>
          <w:sz w:val="22"/>
        </w:rPr>
        <w:tab/>
        <w:t xml:space="preserve">Weiterbildungsnachweise der letzten fünf Jahre (ausschließlich für den Geltungsbereich G 493-1 </w:t>
      </w:r>
    </w:p>
    <w:p w14:paraId="0420329A" w14:textId="11AEB6E6" w:rsidR="00704811" w:rsidRPr="004A31F1" w:rsidRDefault="00704811" w:rsidP="0070481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 w:val="22"/>
        </w:rPr>
      </w:pPr>
      <w:r w:rsidRPr="004A31F1">
        <w:rPr>
          <w:rFonts w:ascii="Arial" w:hAnsi="Arial" w:cs="Arial"/>
          <w:sz w:val="22"/>
        </w:rPr>
        <w:tab/>
        <w:t>relevanten Maßnahmen; z.B. Sachkundigenschulungen, Geräteschulungen, Grundlagenschulungen)</w:t>
      </w:r>
    </w:p>
    <w:p w14:paraId="0CE2757D" w14:textId="65143B9D" w:rsidR="00D9647B" w:rsidRPr="004A31F1" w:rsidRDefault="00D9647B" w:rsidP="00BA0C61">
      <w:pPr>
        <w:tabs>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ind w:left="708" w:hanging="708"/>
        <w:jc w:val="both"/>
        <w:rPr>
          <w:rFonts w:ascii="Arial" w:hAnsi="Arial" w:cs="Arial"/>
          <w:szCs w:val="18"/>
        </w:rPr>
      </w:pPr>
    </w:p>
    <w:p w14:paraId="66C1EB9D" w14:textId="77777777" w:rsidR="00831452" w:rsidRPr="004A31F1" w:rsidRDefault="00831452" w:rsidP="009D0789">
      <w:pPr>
        <w:tabs>
          <w:tab w:val="left" w:pos="0"/>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
          <w:sz w:val="22"/>
        </w:rPr>
      </w:pPr>
      <w:r w:rsidRPr="004A31F1">
        <w:rPr>
          <w:rFonts w:ascii="Arial" w:hAnsi="Arial" w:cs="Arial"/>
          <w:b/>
          <w:sz w:val="22"/>
        </w:rPr>
        <w:t>Ergänzender Hinweis:</w:t>
      </w:r>
    </w:p>
    <w:p w14:paraId="5C73F490" w14:textId="77777777" w:rsidR="00470931" w:rsidRPr="004A31F1" w:rsidRDefault="00470931" w:rsidP="009D0789">
      <w:pPr>
        <w:tabs>
          <w:tab w:val="left" w:pos="0"/>
          <w:tab w:val="left" w:pos="144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288" w:lineRule="auto"/>
        <w:jc w:val="both"/>
        <w:rPr>
          <w:rFonts w:ascii="Arial" w:hAnsi="Arial" w:cs="Arial"/>
          <w:b/>
          <w:sz w:val="2"/>
          <w:szCs w:val="2"/>
        </w:rPr>
      </w:pPr>
    </w:p>
    <w:p w14:paraId="3878D082" w14:textId="77777777" w:rsidR="00831452" w:rsidRPr="004A31F1" w:rsidRDefault="00807923"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0"/>
        </w:tabs>
        <w:spacing w:before="60" w:after="60" w:line="288" w:lineRule="auto"/>
        <w:ind w:left="0"/>
        <w:rPr>
          <w:b/>
        </w:rPr>
      </w:pPr>
      <w:r w:rsidRPr="004A31F1">
        <w:rPr>
          <w:b/>
        </w:rPr>
        <w:t>Der Werksachverständige</w:t>
      </w:r>
      <w:r w:rsidR="00831452" w:rsidRPr="004A31F1">
        <w:rPr>
          <w:b/>
        </w:rPr>
        <w:t xml:space="preserve"> muss </w:t>
      </w:r>
      <w:r w:rsidR="00484AF2" w:rsidRPr="004A31F1">
        <w:rPr>
          <w:b/>
        </w:rPr>
        <w:t>im</w:t>
      </w:r>
      <w:r w:rsidR="00831452" w:rsidRPr="004A31F1">
        <w:rPr>
          <w:b/>
        </w:rPr>
        <w:t xml:space="preserve"> Fachgespräch nachweisen, dass </w:t>
      </w:r>
      <w:r w:rsidRPr="004A31F1">
        <w:rPr>
          <w:b/>
        </w:rPr>
        <w:t>er</w:t>
      </w:r>
      <w:r w:rsidR="00831452" w:rsidRPr="004A31F1">
        <w:rPr>
          <w:b/>
        </w:rPr>
        <w:t xml:space="preserve"> über ausreichende Kenntnisse der prozesstechnischen Zusammenhänge in Gasanlagen verfügt.</w:t>
      </w:r>
    </w:p>
    <w:p w14:paraId="649C93A5" w14:textId="77777777" w:rsidR="00BA0C61" w:rsidRPr="004A31F1" w:rsidRDefault="00BA0C61"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0"/>
        </w:tabs>
        <w:spacing w:before="60" w:after="60" w:line="288" w:lineRule="auto"/>
        <w:ind w:left="0"/>
        <w:rPr>
          <w:b/>
          <w:sz w:val="2"/>
          <w:szCs w:val="2"/>
        </w:rPr>
      </w:pPr>
    </w:p>
    <w:p w14:paraId="25AEC81E" w14:textId="262B3217" w:rsidR="006760B0" w:rsidRPr="004A31F1" w:rsidRDefault="0081098B" w:rsidP="00401D55">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0"/>
        </w:tabs>
        <w:spacing w:before="60" w:after="60" w:line="288" w:lineRule="auto"/>
        <w:ind w:left="0"/>
        <w:rPr>
          <w:b/>
        </w:rPr>
      </w:pPr>
      <w:r w:rsidRPr="004A31F1">
        <w:rPr>
          <w:b/>
        </w:rPr>
        <w:t xml:space="preserve">Im Unternehmen zur Planung und Herstellung von Ein- und Rückspeiseanlagen muss der Werksachverständige </w:t>
      </w:r>
      <w:r w:rsidR="00E90617" w:rsidRPr="004A31F1">
        <w:rPr>
          <w:b/>
        </w:rPr>
        <w:t>zusätzlich Kenntnisse über die Konformitätsbewertung nach Maschinenr</w:t>
      </w:r>
      <w:r w:rsidR="00470931" w:rsidRPr="004A31F1">
        <w:rPr>
          <w:b/>
        </w:rPr>
        <w:t>i</w:t>
      </w:r>
      <w:r w:rsidR="00E90617" w:rsidRPr="004A31F1">
        <w:rPr>
          <w:b/>
        </w:rPr>
        <w:t>chtlini</w:t>
      </w:r>
      <w:r w:rsidR="00470931" w:rsidRPr="004A31F1">
        <w:rPr>
          <w:b/>
        </w:rPr>
        <w:t>e (inkl. CE-Kennzeichnung) besitzen und nachweisen.</w:t>
      </w:r>
    </w:p>
    <w:p w14:paraId="622D5B85" w14:textId="77777777" w:rsidR="006760B0" w:rsidRPr="004A31F1" w:rsidRDefault="006760B0">
      <w:pPr>
        <w:rPr>
          <w:rFonts w:ascii="Arial" w:hAnsi="Arial" w:cs="Arial"/>
          <w:b/>
          <w:sz w:val="22"/>
        </w:rPr>
      </w:pPr>
      <w:r w:rsidRPr="004A31F1">
        <w:rPr>
          <w:rFonts w:ascii="Arial" w:hAnsi="Arial" w:cs="Arial"/>
          <w:b/>
        </w:rPr>
        <w:br w:type="page"/>
      </w:r>
    </w:p>
    <w:p w14:paraId="0DE3E957" w14:textId="727E1264" w:rsidR="002831B9" w:rsidRPr="004A31F1" w:rsidRDefault="002831B9" w:rsidP="0090308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line="480" w:lineRule="auto"/>
        <w:ind w:left="0"/>
        <w:rPr>
          <w:b/>
          <w:sz w:val="26"/>
          <w:szCs w:val="26"/>
        </w:rPr>
      </w:pPr>
      <w:r w:rsidRPr="004A31F1">
        <w:rPr>
          <w:b/>
          <w:sz w:val="26"/>
          <w:szCs w:val="26"/>
        </w:rPr>
        <w:t>Vertretungsregelungen für verantwortliche Fachleute</w:t>
      </w:r>
    </w:p>
    <w:p w14:paraId="7B7B6779" w14:textId="0DEABB48" w:rsidR="002831B9" w:rsidRPr="004A31F1" w:rsidRDefault="00F40974"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r w:rsidRPr="004A31F1">
        <w:t>Für den Fall, dass</w:t>
      </w:r>
      <w:r w:rsidR="007D52F5" w:rsidRPr="004A31F1">
        <w:t xml:space="preserve"> die im Arbeitsblatt unter </w:t>
      </w:r>
      <w:r w:rsidR="00256ECF" w:rsidRPr="004A31F1">
        <w:t>7.1 bis 7.5 benannten Fachleute verhindert</w:t>
      </w:r>
      <w:r w:rsidR="00F45843" w:rsidRPr="004A31F1">
        <w:t xml:space="preserve"> sind</w:t>
      </w:r>
      <w:r w:rsidR="00AE36FE" w:rsidRPr="004A31F1">
        <w:t>, müssen betriebsinterne Vertr</w:t>
      </w:r>
      <w:r w:rsidR="00397DEC" w:rsidRPr="004A31F1">
        <w:t>eterregelungen geschaffen werden.</w:t>
      </w:r>
      <w:r w:rsidR="00256ECF" w:rsidRPr="004A31F1">
        <w:t xml:space="preserve"> </w:t>
      </w:r>
    </w:p>
    <w:p w14:paraId="667038DD" w14:textId="77777777" w:rsidR="00397DEC" w:rsidRPr="004A31F1" w:rsidRDefault="00397DEC" w:rsidP="007463E0">
      <w:pPr>
        <w:pStyle w:val="Textkrper-Einzug2"/>
        <w:spacing w:before="60" w:after="60"/>
        <w:ind w:left="0"/>
      </w:pPr>
    </w:p>
    <w:p w14:paraId="051561A7" w14:textId="7A4259DD" w:rsidR="001B62A3" w:rsidRPr="004A31F1" w:rsidRDefault="00397DEC" w:rsidP="00397DEC">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r w:rsidRPr="004A31F1">
        <w:t>Der Unternehmer hat sicherzustellen, dass die entsprechenden Qualifikationsanforderungen erfüllt sind und der Vertreter zur Durchführung der Tätigkeit geeignet ist.</w:t>
      </w:r>
    </w:p>
    <w:p w14:paraId="3134EAE2" w14:textId="77777777" w:rsidR="00397DEC" w:rsidRPr="004A31F1" w:rsidRDefault="00397DEC"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p>
    <w:p w14:paraId="09E3BC5E" w14:textId="54371FFB" w:rsidR="00C85012" w:rsidRPr="004A31F1" w:rsidRDefault="001A51A2"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r w:rsidRPr="004A31F1">
        <w:t>Es ist dafür Sorge zu tragen</w:t>
      </w:r>
      <w:r w:rsidR="00397DEC" w:rsidRPr="004A31F1">
        <w:t>,</w:t>
      </w:r>
      <w:r w:rsidRPr="004A31F1">
        <w:t xml:space="preserve"> </w:t>
      </w:r>
      <w:r w:rsidR="00DB22F9" w:rsidRPr="004A31F1">
        <w:t>das</w:t>
      </w:r>
      <w:r w:rsidR="00397DEC" w:rsidRPr="004A31F1">
        <w:t>s</w:t>
      </w:r>
      <w:r w:rsidR="00DB22F9" w:rsidRPr="004A31F1">
        <w:t xml:space="preserve"> sich die verantwortlichen Fachläute nicht gegenseitig vertre</w:t>
      </w:r>
      <w:r w:rsidR="00E62F16" w:rsidRPr="004A31F1">
        <w:t>ten (außer zwei gleich benannte).</w:t>
      </w:r>
    </w:p>
    <w:p w14:paraId="2A673D7F" w14:textId="77777777" w:rsidR="001A164E" w:rsidRPr="004A31F1" w:rsidRDefault="001A164E"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p>
    <w:p w14:paraId="483D87FD" w14:textId="015193A8" w:rsidR="002831B9" w:rsidRPr="004A31F1" w:rsidRDefault="002831B9" w:rsidP="009D0789">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pPr>
      <w:r w:rsidRPr="004A31F1">
        <w:t>Die Stellvertreterregelungen können</w:t>
      </w:r>
      <w:r w:rsidR="001B62A3" w:rsidRPr="004A31F1">
        <w:t xml:space="preserve"> in Tabellenform oder</w:t>
      </w:r>
      <w:r w:rsidRPr="004A31F1">
        <w:t xml:space="preserve"> in anderen QM-Dokumenten wie Organigramm, Stellenbeschreibungen der Fachleute usw. enthalten sein.</w:t>
      </w:r>
    </w:p>
    <w:p w14:paraId="2D445FDC" w14:textId="363D7D12" w:rsidR="00E93884" w:rsidRPr="004A31F1" w:rsidRDefault="00E93884" w:rsidP="00DB3BF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8190"/>
        </w:tabs>
        <w:spacing w:before="60" w:after="60" w:line="480" w:lineRule="auto"/>
        <w:ind w:left="0"/>
        <w:jc w:val="left"/>
      </w:pPr>
      <w:bookmarkStart w:id="11" w:name="_Hlk184816312"/>
    </w:p>
    <w:bookmarkEnd w:id="11"/>
    <w:p w14:paraId="331E39F0" w14:textId="77777777" w:rsidR="007821E8" w:rsidRPr="004A31F1" w:rsidRDefault="00A8168F" w:rsidP="000E3EC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jc w:val="left"/>
        <w:sectPr w:rsidR="007821E8" w:rsidRPr="004A31F1" w:rsidSect="001D45BE">
          <w:headerReference w:type="default" r:id="rId8"/>
          <w:footerReference w:type="default" r:id="rId9"/>
          <w:headerReference w:type="first" r:id="rId10"/>
          <w:footerReference w:type="first" r:id="rId11"/>
          <w:pgSz w:w="11906" w:h="16838" w:code="9"/>
          <w:pgMar w:top="709" w:right="424" w:bottom="993" w:left="851" w:header="568" w:footer="397" w:gutter="0"/>
          <w:pgNumType w:start="0"/>
          <w:cols w:space="720"/>
          <w:titlePg/>
          <w:docGrid w:linePitch="272"/>
        </w:sectPr>
      </w:pPr>
      <w:r w:rsidRPr="004A31F1">
        <w:br w:type="page"/>
      </w:r>
    </w:p>
    <w:p w14:paraId="29A17CD0" w14:textId="77777777" w:rsidR="007821E8" w:rsidRPr="004A31F1" w:rsidRDefault="007A63A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b/>
          <w:bCs/>
          <w:sz w:val="26"/>
          <w:szCs w:val="26"/>
        </w:rPr>
      </w:pPr>
      <w:r w:rsidRPr="004A31F1">
        <w:rPr>
          <w:rFonts w:ascii="Arial" w:hAnsi="Arial" w:cs="Arial"/>
          <w:b/>
          <w:bCs/>
          <w:sz w:val="26"/>
          <w:szCs w:val="26"/>
        </w:rPr>
        <w:t>Musterliste</w:t>
      </w:r>
      <w:r w:rsidR="007821E8" w:rsidRPr="004A31F1">
        <w:rPr>
          <w:rFonts w:ascii="Arial" w:hAnsi="Arial" w:cs="Arial"/>
          <w:b/>
          <w:bCs/>
          <w:sz w:val="26"/>
          <w:szCs w:val="26"/>
        </w:rPr>
        <w:t xml:space="preserve"> des Fachpersonals</w:t>
      </w:r>
    </w:p>
    <w:p w14:paraId="333DFC1F" w14:textId="77777777" w:rsidR="007821E8" w:rsidRPr="004A31F1" w:rsidRDefault="007821E8">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rFonts w:ascii="Arial" w:hAnsi="Arial" w:cs="Arial"/>
          <w:sz w:val="22"/>
          <w:szCs w:val="22"/>
        </w:rPr>
      </w:pPr>
    </w:p>
    <w:p w14:paraId="6BFE12D1" w14:textId="0C06B5DE" w:rsidR="007821E8" w:rsidRPr="004A31F1" w:rsidRDefault="007821E8" w:rsidP="00160655">
      <w:pPr>
        <w:tabs>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ascii="Arial" w:hAnsi="Arial" w:cs="Arial"/>
          <w:sz w:val="22"/>
          <w:szCs w:val="22"/>
        </w:rPr>
      </w:pPr>
      <w:r w:rsidRPr="004A31F1">
        <w:rPr>
          <w:rFonts w:ascii="Arial" w:hAnsi="Arial" w:cs="Arial"/>
          <w:sz w:val="22"/>
        </w:rPr>
        <w:t>Übersicht des Fachpersonals aller in den B</w:t>
      </w:r>
      <w:r w:rsidR="0041380A" w:rsidRPr="004A31F1">
        <w:rPr>
          <w:rFonts w:ascii="Arial" w:hAnsi="Arial" w:cs="Arial"/>
          <w:sz w:val="22"/>
        </w:rPr>
        <w:t xml:space="preserve">ereichen Planung und Herstellung </w:t>
      </w:r>
      <w:r w:rsidRPr="004A31F1">
        <w:rPr>
          <w:rFonts w:ascii="Arial" w:hAnsi="Arial" w:cs="Arial"/>
          <w:sz w:val="22"/>
        </w:rPr>
        <w:t xml:space="preserve">von </w:t>
      </w:r>
      <w:r w:rsidR="008A5687" w:rsidRPr="004A31F1">
        <w:rPr>
          <w:rFonts w:ascii="Arial" w:hAnsi="Arial" w:cs="Arial"/>
          <w:sz w:val="22"/>
        </w:rPr>
        <w:t>Gas</w:t>
      </w:r>
      <w:r w:rsidRPr="004A31F1">
        <w:rPr>
          <w:rFonts w:ascii="Arial" w:hAnsi="Arial" w:cs="Arial"/>
          <w:sz w:val="22"/>
        </w:rPr>
        <w:t xml:space="preserve">-Anlagen eingesetzten Personen (Ingenieure, </w:t>
      </w:r>
      <w:r w:rsidR="007A63AC" w:rsidRPr="004A31F1">
        <w:rPr>
          <w:rFonts w:ascii="Arial" w:hAnsi="Arial" w:cs="Arial"/>
          <w:sz w:val="22"/>
        </w:rPr>
        <w:t xml:space="preserve">Sachkundige, </w:t>
      </w:r>
      <w:r w:rsidRPr="004A31F1">
        <w:rPr>
          <w:rFonts w:ascii="Arial" w:hAnsi="Arial" w:cs="Arial"/>
          <w:sz w:val="22"/>
        </w:rPr>
        <w:t>Facharbeiter, Schweißer, Techniker</w:t>
      </w:r>
      <w:r w:rsidR="00D86427" w:rsidRPr="004A31F1">
        <w:rPr>
          <w:rFonts w:ascii="Arial" w:hAnsi="Arial" w:cs="Arial"/>
          <w:sz w:val="22"/>
        </w:rPr>
        <w:t xml:space="preserve">, </w:t>
      </w:r>
      <w:r w:rsidR="00B31181" w:rsidRPr="004A31F1">
        <w:rPr>
          <w:rFonts w:ascii="Arial" w:hAnsi="Arial" w:cs="Arial"/>
          <w:sz w:val="22"/>
        </w:rPr>
        <w:t xml:space="preserve">Elektrofachkraft, befähigte Person </w:t>
      </w:r>
      <w:r w:rsidR="00BD1470" w:rsidRPr="004A31F1">
        <w:rPr>
          <w:rFonts w:ascii="Arial" w:hAnsi="Arial" w:cs="Arial"/>
          <w:sz w:val="22"/>
        </w:rPr>
        <w:t>im Explosionsschutz</w:t>
      </w:r>
      <w:r w:rsidRPr="004A31F1">
        <w:rPr>
          <w:rFonts w:ascii="Arial" w:hAnsi="Arial" w:cs="Arial"/>
          <w:sz w:val="22"/>
        </w:rPr>
        <w:t xml:space="preserve"> usw.)</w:t>
      </w:r>
      <w:r w:rsidR="0041380A" w:rsidRPr="004A31F1">
        <w:rPr>
          <w:rFonts w:ascii="Arial" w:hAnsi="Arial" w:cs="Arial"/>
          <w:sz w:val="22"/>
        </w:rPr>
        <w:t xml:space="preserve"> ist zu erstellen.</w:t>
      </w:r>
      <w:r w:rsidRPr="004A31F1">
        <w:rPr>
          <w:rFonts w:ascii="Arial" w:hAnsi="Arial" w:cs="Arial"/>
          <w:sz w:val="22"/>
        </w:rPr>
        <w:t xml:space="preserve"> In der Personalliste sollten folgende Informationen enthalten sein:</w:t>
      </w:r>
    </w:p>
    <w:p w14:paraId="0D24C8CD" w14:textId="77777777" w:rsidR="007821E8" w:rsidRPr="004A31F1" w:rsidRDefault="007821E8" w:rsidP="00160655">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40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ascii="Arial" w:hAnsi="Arial" w:cs="Arial"/>
          <w:sz w:val="22"/>
          <w:szCs w:val="22"/>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9"/>
        <w:gridCol w:w="2999"/>
        <w:gridCol w:w="3211"/>
        <w:gridCol w:w="2785"/>
        <w:gridCol w:w="2998"/>
      </w:tblGrid>
      <w:tr w:rsidR="00860EAC" w:rsidRPr="004A31F1" w14:paraId="4DEEB244" w14:textId="77777777" w:rsidTr="00C518D2">
        <w:trPr>
          <w:cantSplit/>
          <w:trHeight w:val="567"/>
        </w:trPr>
        <w:tc>
          <w:tcPr>
            <w:tcW w:w="2999" w:type="dxa"/>
            <w:tcBorders>
              <w:bottom w:val="double" w:sz="4" w:space="0" w:color="auto"/>
            </w:tcBorders>
            <w:vAlign w:val="center"/>
          </w:tcPr>
          <w:p w14:paraId="5738111A" w14:textId="77777777" w:rsidR="007A63AC" w:rsidRPr="004A31F1" w:rsidRDefault="007A63AC">
            <w:pPr>
              <w:pStyle w:val="berschrift5"/>
              <w:tabs>
                <w:tab w:val="clear" w:pos="567"/>
              </w:tabs>
              <w:spacing w:line="237" w:lineRule="exact"/>
              <w:rPr>
                <w:rFonts w:ascii="Arial" w:hAnsi="Arial" w:cs="Arial"/>
                <w:bCs/>
                <w:szCs w:val="22"/>
              </w:rPr>
            </w:pPr>
            <w:r w:rsidRPr="004A31F1">
              <w:rPr>
                <w:rFonts w:ascii="Arial" w:hAnsi="Arial" w:cs="Arial"/>
                <w:bCs/>
                <w:szCs w:val="22"/>
              </w:rPr>
              <w:t>Name, Vorname</w:t>
            </w:r>
          </w:p>
        </w:tc>
        <w:tc>
          <w:tcPr>
            <w:tcW w:w="2999" w:type="dxa"/>
            <w:tcBorders>
              <w:bottom w:val="double" w:sz="4" w:space="0" w:color="auto"/>
            </w:tcBorders>
            <w:vAlign w:val="center"/>
          </w:tcPr>
          <w:p w14:paraId="1CF4E7DE" w14:textId="77777777" w:rsidR="007A63AC" w:rsidRPr="004A31F1" w:rsidRDefault="007A63AC">
            <w:pPr>
              <w:rPr>
                <w:rFonts w:ascii="Arial" w:hAnsi="Arial" w:cs="Arial"/>
                <w:b/>
                <w:bCs/>
                <w:sz w:val="22"/>
                <w:szCs w:val="22"/>
              </w:rPr>
            </w:pPr>
            <w:r w:rsidRPr="004A31F1">
              <w:rPr>
                <w:rFonts w:ascii="Arial" w:hAnsi="Arial" w:cs="Arial"/>
                <w:b/>
                <w:bCs/>
                <w:sz w:val="22"/>
                <w:szCs w:val="22"/>
              </w:rPr>
              <w:t>Art der Tätigkeit im Unternehmen</w:t>
            </w:r>
          </w:p>
        </w:tc>
        <w:tc>
          <w:tcPr>
            <w:tcW w:w="3211" w:type="dxa"/>
            <w:tcBorders>
              <w:bottom w:val="double" w:sz="4" w:space="0" w:color="auto"/>
            </w:tcBorders>
          </w:tcPr>
          <w:p w14:paraId="7A6FE5D1" w14:textId="30FF0FCE" w:rsidR="007A63AC" w:rsidRPr="004A31F1" w:rsidRDefault="007A63AC" w:rsidP="00484AF2">
            <w:pPr>
              <w:rPr>
                <w:rFonts w:ascii="Arial" w:hAnsi="Arial" w:cs="Arial"/>
                <w:b/>
                <w:bCs/>
                <w:sz w:val="22"/>
                <w:szCs w:val="22"/>
              </w:rPr>
            </w:pPr>
            <w:r w:rsidRPr="004A31F1">
              <w:rPr>
                <w:rFonts w:ascii="Arial" w:hAnsi="Arial" w:cs="Arial"/>
                <w:b/>
                <w:bCs/>
                <w:sz w:val="22"/>
                <w:szCs w:val="22"/>
              </w:rPr>
              <w:t xml:space="preserve">Qualifikation (z.B. </w:t>
            </w:r>
            <w:r w:rsidR="00C518D2" w:rsidRPr="004A31F1">
              <w:rPr>
                <w:rFonts w:ascii="Arial" w:hAnsi="Arial" w:cs="Arial"/>
                <w:b/>
                <w:bCs/>
                <w:sz w:val="22"/>
                <w:szCs w:val="22"/>
              </w:rPr>
              <w:t>verantwortlicher Fachmann</w:t>
            </w:r>
            <w:r w:rsidRPr="004A31F1">
              <w:rPr>
                <w:rFonts w:ascii="Arial" w:hAnsi="Arial" w:cs="Arial"/>
                <w:b/>
                <w:bCs/>
                <w:sz w:val="22"/>
                <w:szCs w:val="22"/>
              </w:rPr>
              <w:t xml:space="preserve">, </w:t>
            </w:r>
            <w:r w:rsidR="00484AF2" w:rsidRPr="004A31F1">
              <w:rPr>
                <w:rFonts w:ascii="Arial" w:hAnsi="Arial" w:cs="Arial"/>
                <w:b/>
                <w:bCs/>
                <w:sz w:val="22"/>
                <w:szCs w:val="22"/>
              </w:rPr>
              <w:t>Sachkundiger</w:t>
            </w:r>
            <w:r w:rsidR="00C518D2" w:rsidRPr="004A31F1">
              <w:rPr>
                <w:rFonts w:ascii="Arial" w:hAnsi="Arial" w:cs="Arial"/>
                <w:b/>
                <w:bCs/>
                <w:sz w:val="22"/>
                <w:szCs w:val="22"/>
              </w:rPr>
              <w:t>, Schweißer…</w:t>
            </w:r>
            <w:r w:rsidRPr="004A31F1">
              <w:rPr>
                <w:rFonts w:ascii="Arial" w:hAnsi="Arial" w:cs="Arial"/>
                <w:b/>
                <w:bCs/>
                <w:sz w:val="22"/>
                <w:szCs w:val="22"/>
              </w:rPr>
              <w:t>)</w:t>
            </w:r>
          </w:p>
        </w:tc>
        <w:tc>
          <w:tcPr>
            <w:tcW w:w="2785" w:type="dxa"/>
            <w:tcBorders>
              <w:bottom w:val="double" w:sz="4" w:space="0" w:color="auto"/>
            </w:tcBorders>
            <w:vAlign w:val="center"/>
          </w:tcPr>
          <w:p w14:paraId="31D08FA4" w14:textId="77777777" w:rsidR="007A63AC" w:rsidRPr="004A31F1" w:rsidRDefault="007A63AC" w:rsidP="007A63AC">
            <w:pPr>
              <w:rPr>
                <w:rFonts w:ascii="Arial" w:hAnsi="Arial" w:cs="Arial"/>
                <w:b/>
                <w:bCs/>
                <w:sz w:val="22"/>
                <w:szCs w:val="22"/>
              </w:rPr>
            </w:pPr>
            <w:r w:rsidRPr="004A31F1">
              <w:rPr>
                <w:rFonts w:ascii="Arial" w:hAnsi="Arial" w:cs="Arial"/>
                <w:b/>
                <w:bCs/>
                <w:sz w:val="22"/>
                <w:szCs w:val="22"/>
              </w:rPr>
              <w:t>Einschlägige Fortbildungsnachweise der letzten 5 Jahre</w:t>
            </w:r>
          </w:p>
        </w:tc>
        <w:tc>
          <w:tcPr>
            <w:tcW w:w="2998" w:type="dxa"/>
            <w:tcBorders>
              <w:bottom w:val="double" w:sz="4" w:space="0" w:color="auto"/>
            </w:tcBorders>
          </w:tcPr>
          <w:p w14:paraId="29236537" w14:textId="44239873" w:rsidR="007A63AC" w:rsidRPr="004A31F1" w:rsidRDefault="007A63AC" w:rsidP="007A63AC">
            <w:pPr>
              <w:rPr>
                <w:rFonts w:ascii="Arial" w:hAnsi="Arial" w:cs="Arial"/>
                <w:b/>
                <w:bCs/>
                <w:sz w:val="22"/>
                <w:szCs w:val="22"/>
              </w:rPr>
            </w:pPr>
            <w:r w:rsidRPr="004A31F1">
              <w:rPr>
                <w:rFonts w:ascii="Arial" w:hAnsi="Arial" w:cs="Arial"/>
                <w:b/>
                <w:bCs/>
                <w:sz w:val="22"/>
                <w:szCs w:val="22"/>
              </w:rPr>
              <w:t xml:space="preserve">UVV-Unterweisung nach </w:t>
            </w:r>
            <w:r w:rsidR="00B34DA3" w:rsidRPr="004A31F1">
              <w:rPr>
                <w:rFonts w:ascii="Arial" w:hAnsi="Arial" w:cs="Arial"/>
                <w:b/>
                <w:bCs/>
                <w:sz w:val="22"/>
                <w:szCs w:val="22"/>
              </w:rPr>
              <w:t>DGUV</w:t>
            </w:r>
            <w:r w:rsidR="00C518D2" w:rsidRPr="004A31F1">
              <w:rPr>
                <w:rFonts w:ascii="Arial" w:hAnsi="Arial" w:cs="Arial"/>
                <w:b/>
                <w:bCs/>
                <w:sz w:val="22"/>
                <w:szCs w:val="22"/>
              </w:rPr>
              <w:t xml:space="preserve"> Regel 100-</w:t>
            </w:r>
            <w:r w:rsidRPr="004A31F1">
              <w:rPr>
                <w:rFonts w:ascii="Arial" w:hAnsi="Arial" w:cs="Arial"/>
                <w:b/>
                <w:bCs/>
                <w:sz w:val="22"/>
                <w:szCs w:val="22"/>
              </w:rPr>
              <w:t xml:space="preserve">500, Kap. </w:t>
            </w:r>
            <w:r w:rsidR="00B34DA3" w:rsidRPr="004A31F1">
              <w:rPr>
                <w:rFonts w:ascii="Arial" w:hAnsi="Arial" w:cs="Arial"/>
                <w:b/>
                <w:bCs/>
                <w:sz w:val="22"/>
                <w:szCs w:val="22"/>
              </w:rPr>
              <w:t>2</w:t>
            </w:r>
            <w:r w:rsidRPr="004A31F1">
              <w:rPr>
                <w:rFonts w:ascii="Arial" w:hAnsi="Arial" w:cs="Arial"/>
                <w:b/>
                <w:bCs/>
                <w:sz w:val="22"/>
                <w:szCs w:val="22"/>
              </w:rPr>
              <w:t>.31 und 2.39 der letzten 5 Jahre (sofern zutreffen)</w:t>
            </w:r>
          </w:p>
        </w:tc>
      </w:tr>
      <w:tr w:rsidR="00860EAC" w:rsidRPr="004A31F1" w14:paraId="41035643" w14:textId="77777777" w:rsidTr="00C518D2">
        <w:trPr>
          <w:cantSplit/>
          <w:trHeight w:val="567"/>
        </w:trPr>
        <w:tc>
          <w:tcPr>
            <w:tcW w:w="2999" w:type="dxa"/>
            <w:tcBorders>
              <w:top w:val="double" w:sz="4" w:space="0" w:color="auto"/>
            </w:tcBorders>
            <w:shd w:val="clear" w:color="auto" w:fill="F3F3F3"/>
            <w:vAlign w:val="center"/>
          </w:tcPr>
          <w:p w14:paraId="5939B8E3"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bookmarkStart w:id="12" w:name="Text1"/>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bookmarkEnd w:id="12"/>
          </w:p>
        </w:tc>
        <w:tc>
          <w:tcPr>
            <w:tcW w:w="2999" w:type="dxa"/>
            <w:tcBorders>
              <w:top w:val="double" w:sz="4" w:space="0" w:color="auto"/>
            </w:tcBorders>
            <w:shd w:val="clear" w:color="auto" w:fill="F3F3F3"/>
            <w:vAlign w:val="center"/>
          </w:tcPr>
          <w:p w14:paraId="1676C2AB"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tcBorders>
              <w:top w:val="double" w:sz="4" w:space="0" w:color="auto"/>
            </w:tcBorders>
            <w:shd w:val="clear" w:color="auto" w:fill="F3F3F3"/>
            <w:vAlign w:val="center"/>
          </w:tcPr>
          <w:p w14:paraId="6516EAAB"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tcBorders>
              <w:top w:val="double" w:sz="4" w:space="0" w:color="auto"/>
            </w:tcBorders>
            <w:shd w:val="clear" w:color="auto" w:fill="F3F3F3"/>
            <w:vAlign w:val="center"/>
          </w:tcPr>
          <w:p w14:paraId="3B358613"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Borders>
              <w:top w:val="double" w:sz="4" w:space="0" w:color="auto"/>
            </w:tcBorders>
            <w:shd w:val="clear" w:color="auto" w:fill="F3F3F3"/>
          </w:tcPr>
          <w:p w14:paraId="0F656C95" w14:textId="77777777" w:rsidR="007A63AC" w:rsidRPr="004A31F1" w:rsidRDefault="007A63AC">
            <w:pPr>
              <w:jc w:val="both"/>
              <w:rPr>
                <w:rFonts w:ascii="Arial" w:hAnsi="Arial" w:cs="Arial"/>
                <w:bCs/>
                <w:szCs w:val="22"/>
              </w:rPr>
            </w:pPr>
          </w:p>
        </w:tc>
      </w:tr>
      <w:tr w:rsidR="00860EAC" w:rsidRPr="004A31F1" w14:paraId="06C878D9" w14:textId="77777777" w:rsidTr="00C518D2">
        <w:trPr>
          <w:cantSplit/>
          <w:trHeight w:val="567"/>
        </w:trPr>
        <w:tc>
          <w:tcPr>
            <w:tcW w:w="2999" w:type="dxa"/>
            <w:vAlign w:val="center"/>
          </w:tcPr>
          <w:p w14:paraId="381122C7"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vAlign w:val="center"/>
          </w:tcPr>
          <w:p w14:paraId="04700F5A"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vAlign w:val="center"/>
          </w:tcPr>
          <w:p w14:paraId="5A09A81D"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vAlign w:val="center"/>
          </w:tcPr>
          <w:p w14:paraId="3F83581F"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Pr>
          <w:p w14:paraId="2CD87335" w14:textId="77777777" w:rsidR="007A63AC" w:rsidRPr="004A31F1" w:rsidRDefault="007A63AC">
            <w:pPr>
              <w:jc w:val="both"/>
              <w:rPr>
                <w:rFonts w:ascii="Arial" w:hAnsi="Arial" w:cs="Arial"/>
                <w:bCs/>
                <w:szCs w:val="22"/>
              </w:rPr>
            </w:pPr>
          </w:p>
        </w:tc>
      </w:tr>
      <w:tr w:rsidR="00860EAC" w:rsidRPr="004A31F1" w14:paraId="4C43D889" w14:textId="77777777" w:rsidTr="00C518D2">
        <w:trPr>
          <w:cantSplit/>
          <w:trHeight w:val="567"/>
        </w:trPr>
        <w:tc>
          <w:tcPr>
            <w:tcW w:w="2999" w:type="dxa"/>
            <w:shd w:val="clear" w:color="auto" w:fill="F3F3F3"/>
            <w:vAlign w:val="center"/>
          </w:tcPr>
          <w:p w14:paraId="53D0BFF9"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shd w:val="clear" w:color="auto" w:fill="F3F3F3"/>
            <w:vAlign w:val="center"/>
          </w:tcPr>
          <w:p w14:paraId="0A619491"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shd w:val="clear" w:color="auto" w:fill="F3F3F3"/>
            <w:vAlign w:val="center"/>
          </w:tcPr>
          <w:p w14:paraId="5C8D41BC"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shd w:val="clear" w:color="auto" w:fill="F3F3F3"/>
            <w:vAlign w:val="center"/>
          </w:tcPr>
          <w:p w14:paraId="321FB8F1"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shd w:val="clear" w:color="auto" w:fill="F3F3F3"/>
          </w:tcPr>
          <w:p w14:paraId="0606C1C2" w14:textId="77777777" w:rsidR="007A63AC" w:rsidRPr="004A31F1" w:rsidRDefault="007A63AC">
            <w:pPr>
              <w:jc w:val="both"/>
              <w:rPr>
                <w:rFonts w:ascii="Arial" w:hAnsi="Arial" w:cs="Arial"/>
                <w:bCs/>
                <w:szCs w:val="22"/>
              </w:rPr>
            </w:pPr>
          </w:p>
        </w:tc>
      </w:tr>
      <w:tr w:rsidR="00860EAC" w:rsidRPr="004A31F1" w14:paraId="4B5A1C9B" w14:textId="77777777" w:rsidTr="00C518D2">
        <w:trPr>
          <w:cantSplit/>
          <w:trHeight w:val="567"/>
        </w:trPr>
        <w:tc>
          <w:tcPr>
            <w:tcW w:w="2999" w:type="dxa"/>
            <w:vAlign w:val="center"/>
          </w:tcPr>
          <w:p w14:paraId="61D6EE49"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vAlign w:val="center"/>
          </w:tcPr>
          <w:p w14:paraId="0D8063A7"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vAlign w:val="center"/>
          </w:tcPr>
          <w:p w14:paraId="117BBE2F"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vAlign w:val="center"/>
          </w:tcPr>
          <w:p w14:paraId="533BD39C"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Pr>
          <w:p w14:paraId="3931ECE7" w14:textId="77777777" w:rsidR="007A63AC" w:rsidRPr="004A31F1" w:rsidRDefault="007A63AC">
            <w:pPr>
              <w:jc w:val="both"/>
              <w:rPr>
                <w:rFonts w:ascii="Arial" w:hAnsi="Arial" w:cs="Arial"/>
                <w:bCs/>
                <w:szCs w:val="22"/>
              </w:rPr>
            </w:pPr>
          </w:p>
        </w:tc>
      </w:tr>
      <w:tr w:rsidR="00860EAC" w:rsidRPr="004A31F1" w14:paraId="3D6DC68A" w14:textId="77777777" w:rsidTr="00C518D2">
        <w:trPr>
          <w:cantSplit/>
          <w:trHeight w:val="567"/>
        </w:trPr>
        <w:tc>
          <w:tcPr>
            <w:tcW w:w="2999" w:type="dxa"/>
            <w:shd w:val="clear" w:color="auto" w:fill="F3F3F3"/>
            <w:vAlign w:val="center"/>
          </w:tcPr>
          <w:p w14:paraId="5B08331C"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shd w:val="clear" w:color="auto" w:fill="F3F3F3"/>
            <w:vAlign w:val="center"/>
          </w:tcPr>
          <w:p w14:paraId="649D99FA"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shd w:val="clear" w:color="auto" w:fill="F3F3F3"/>
            <w:vAlign w:val="center"/>
          </w:tcPr>
          <w:p w14:paraId="0D28FFBD"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shd w:val="clear" w:color="auto" w:fill="F3F3F3"/>
            <w:vAlign w:val="center"/>
          </w:tcPr>
          <w:p w14:paraId="78E7A90F"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shd w:val="clear" w:color="auto" w:fill="F3F3F3"/>
          </w:tcPr>
          <w:p w14:paraId="6A4D9584" w14:textId="77777777" w:rsidR="007A63AC" w:rsidRPr="004A31F1" w:rsidRDefault="007A63AC">
            <w:pPr>
              <w:jc w:val="both"/>
              <w:rPr>
                <w:rFonts w:ascii="Arial" w:hAnsi="Arial" w:cs="Arial"/>
                <w:bCs/>
                <w:szCs w:val="22"/>
              </w:rPr>
            </w:pPr>
          </w:p>
        </w:tc>
      </w:tr>
      <w:tr w:rsidR="00860EAC" w:rsidRPr="004A31F1" w14:paraId="37E43973" w14:textId="77777777" w:rsidTr="00C518D2">
        <w:trPr>
          <w:cantSplit/>
          <w:trHeight w:val="567"/>
        </w:trPr>
        <w:tc>
          <w:tcPr>
            <w:tcW w:w="2999" w:type="dxa"/>
            <w:vAlign w:val="center"/>
          </w:tcPr>
          <w:p w14:paraId="376670F4"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vAlign w:val="center"/>
          </w:tcPr>
          <w:p w14:paraId="70080BCB"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vAlign w:val="center"/>
          </w:tcPr>
          <w:p w14:paraId="7FB94BB3"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vAlign w:val="center"/>
          </w:tcPr>
          <w:p w14:paraId="029A1408"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Pr>
          <w:p w14:paraId="6BFF3013" w14:textId="77777777" w:rsidR="007A63AC" w:rsidRPr="004A31F1" w:rsidRDefault="007A63AC">
            <w:pPr>
              <w:jc w:val="both"/>
              <w:rPr>
                <w:rFonts w:ascii="Arial" w:hAnsi="Arial" w:cs="Arial"/>
                <w:bCs/>
                <w:szCs w:val="22"/>
              </w:rPr>
            </w:pPr>
          </w:p>
        </w:tc>
      </w:tr>
      <w:tr w:rsidR="00860EAC" w:rsidRPr="004A31F1" w14:paraId="3AA2BAC9" w14:textId="77777777" w:rsidTr="00C518D2">
        <w:trPr>
          <w:cantSplit/>
          <w:trHeight w:val="567"/>
        </w:trPr>
        <w:tc>
          <w:tcPr>
            <w:tcW w:w="2999" w:type="dxa"/>
            <w:shd w:val="clear" w:color="auto" w:fill="F3F3F3"/>
            <w:vAlign w:val="center"/>
          </w:tcPr>
          <w:p w14:paraId="497CB496"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shd w:val="clear" w:color="auto" w:fill="F3F3F3"/>
            <w:vAlign w:val="center"/>
          </w:tcPr>
          <w:p w14:paraId="5028C717"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shd w:val="clear" w:color="auto" w:fill="F3F3F3"/>
            <w:vAlign w:val="center"/>
          </w:tcPr>
          <w:p w14:paraId="476AAD13"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shd w:val="clear" w:color="auto" w:fill="F3F3F3"/>
            <w:vAlign w:val="center"/>
          </w:tcPr>
          <w:p w14:paraId="627E8512"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shd w:val="clear" w:color="auto" w:fill="F3F3F3"/>
          </w:tcPr>
          <w:p w14:paraId="2AC3F535" w14:textId="77777777" w:rsidR="007A63AC" w:rsidRPr="004A31F1" w:rsidRDefault="007A63AC">
            <w:pPr>
              <w:jc w:val="both"/>
              <w:rPr>
                <w:rFonts w:ascii="Arial" w:hAnsi="Arial" w:cs="Arial"/>
                <w:bCs/>
                <w:szCs w:val="22"/>
              </w:rPr>
            </w:pPr>
          </w:p>
        </w:tc>
      </w:tr>
      <w:tr w:rsidR="00860EAC" w:rsidRPr="004A31F1" w14:paraId="444B12E9" w14:textId="77777777" w:rsidTr="00C518D2">
        <w:trPr>
          <w:cantSplit/>
          <w:trHeight w:val="567"/>
        </w:trPr>
        <w:tc>
          <w:tcPr>
            <w:tcW w:w="2999" w:type="dxa"/>
            <w:vAlign w:val="center"/>
          </w:tcPr>
          <w:p w14:paraId="0FE48445"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vAlign w:val="center"/>
          </w:tcPr>
          <w:p w14:paraId="4CB2F6F9"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vAlign w:val="center"/>
          </w:tcPr>
          <w:p w14:paraId="08B9993C"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vAlign w:val="center"/>
          </w:tcPr>
          <w:p w14:paraId="5338400D"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Pr>
          <w:p w14:paraId="2FFE27D6" w14:textId="77777777" w:rsidR="007A63AC" w:rsidRPr="004A31F1" w:rsidRDefault="007A63AC">
            <w:pPr>
              <w:jc w:val="both"/>
              <w:rPr>
                <w:rFonts w:ascii="Arial" w:hAnsi="Arial" w:cs="Arial"/>
                <w:bCs/>
                <w:szCs w:val="22"/>
              </w:rPr>
            </w:pPr>
          </w:p>
        </w:tc>
      </w:tr>
      <w:tr w:rsidR="007A63AC" w:rsidRPr="004A31F1" w14:paraId="41F1853A" w14:textId="77777777" w:rsidTr="00C518D2">
        <w:trPr>
          <w:cantSplit/>
          <w:trHeight w:val="567"/>
        </w:trPr>
        <w:tc>
          <w:tcPr>
            <w:tcW w:w="2999" w:type="dxa"/>
            <w:vAlign w:val="center"/>
          </w:tcPr>
          <w:p w14:paraId="0F214A24"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Text1"/>
                  <w:enabled/>
                  <w:calcOnExit w:val="0"/>
                  <w:textInput>
                    <w:maxLength w:val="6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9" w:type="dxa"/>
            <w:vAlign w:val="center"/>
          </w:tcPr>
          <w:p w14:paraId="0B260439"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3211" w:type="dxa"/>
            <w:vAlign w:val="center"/>
          </w:tcPr>
          <w:p w14:paraId="4C7CBA93" w14:textId="77777777" w:rsidR="007A63AC" w:rsidRPr="004A31F1" w:rsidRDefault="007A63AC" w:rsidP="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785" w:type="dxa"/>
            <w:vAlign w:val="center"/>
          </w:tcPr>
          <w:p w14:paraId="680E7842" w14:textId="77777777" w:rsidR="007A63AC" w:rsidRPr="004A31F1" w:rsidRDefault="007A63AC">
            <w:pPr>
              <w:jc w:val="both"/>
              <w:rPr>
                <w:rFonts w:ascii="Arial" w:hAnsi="Arial" w:cs="Arial"/>
                <w:bCs/>
                <w:szCs w:val="22"/>
              </w:rPr>
            </w:pPr>
            <w:r w:rsidRPr="004A31F1">
              <w:rPr>
                <w:rFonts w:ascii="Arial" w:hAnsi="Arial" w:cs="Arial"/>
                <w:bCs/>
                <w:szCs w:val="22"/>
              </w:rPr>
              <w:fldChar w:fldCharType="begin">
                <w:ffData>
                  <w:name w:val=""/>
                  <w:enabled/>
                  <w:calcOnExit w:val="0"/>
                  <w:textInput>
                    <w:maxLength w:val="80"/>
                  </w:textInput>
                </w:ffData>
              </w:fldChar>
            </w:r>
            <w:r w:rsidRPr="004A31F1">
              <w:rPr>
                <w:rFonts w:ascii="Arial" w:hAnsi="Arial" w:cs="Arial"/>
                <w:bCs/>
                <w:szCs w:val="22"/>
              </w:rPr>
              <w:instrText xml:space="preserve"> FORMTEXT </w:instrText>
            </w:r>
            <w:r w:rsidRPr="004A31F1">
              <w:rPr>
                <w:rFonts w:ascii="Arial" w:hAnsi="Arial" w:cs="Arial"/>
                <w:bCs/>
                <w:szCs w:val="22"/>
              </w:rPr>
            </w:r>
            <w:r w:rsidRPr="004A31F1">
              <w:rPr>
                <w:rFonts w:ascii="Arial" w:hAnsi="Arial" w:cs="Arial"/>
                <w:bCs/>
                <w:szCs w:val="22"/>
              </w:rPr>
              <w:fldChar w:fldCharType="separate"/>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noProof/>
                <w:szCs w:val="22"/>
              </w:rPr>
              <w:t> </w:t>
            </w:r>
            <w:r w:rsidRPr="004A31F1">
              <w:rPr>
                <w:rFonts w:ascii="Arial" w:hAnsi="Arial" w:cs="Arial"/>
                <w:bCs/>
                <w:szCs w:val="22"/>
              </w:rPr>
              <w:fldChar w:fldCharType="end"/>
            </w:r>
          </w:p>
        </w:tc>
        <w:tc>
          <w:tcPr>
            <w:tcW w:w="2998" w:type="dxa"/>
          </w:tcPr>
          <w:p w14:paraId="0E287A89" w14:textId="77777777" w:rsidR="007A63AC" w:rsidRPr="004A31F1" w:rsidRDefault="007A63AC">
            <w:pPr>
              <w:jc w:val="both"/>
              <w:rPr>
                <w:rFonts w:ascii="Arial" w:hAnsi="Arial" w:cs="Arial"/>
                <w:bCs/>
                <w:szCs w:val="22"/>
              </w:rPr>
            </w:pPr>
          </w:p>
        </w:tc>
      </w:tr>
    </w:tbl>
    <w:p w14:paraId="6990E965" w14:textId="77777777" w:rsidR="007821E8" w:rsidRPr="004A31F1" w:rsidRDefault="007821E8">
      <w:pPr>
        <w:tabs>
          <w:tab w:val="left" w:pos="851"/>
        </w:tabs>
        <w:spacing w:before="60" w:after="60" w:line="360" w:lineRule="auto"/>
        <w:jc w:val="both"/>
        <w:rPr>
          <w:rFonts w:ascii="Arial" w:hAnsi="Arial" w:cs="Arial"/>
          <w:sz w:val="22"/>
        </w:rPr>
        <w:sectPr w:rsidR="007821E8" w:rsidRPr="004A31F1" w:rsidSect="00160655">
          <w:pgSz w:w="16838" w:h="11906" w:orient="landscape" w:code="9"/>
          <w:pgMar w:top="1134" w:right="820" w:bottom="1134" w:left="993" w:header="573" w:footer="397" w:gutter="0"/>
          <w:cols w:space="720"/>
        </w:sectPr>
      </w:pPr>
    </w:p>
    <w:p w14:paraId="78FAF91F" w14:textId="77777777" w:rsidR="005F69A5" w:rsidRPr="004A31F1" w:rsidRDefault="005F69A5" w:rsidP="005F69A5">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line="480" w:lineRule="auto"/>
        <w:ind w:left="0"/>
        <w:rPr>
          <w:b/>
          <w:sz w:val="26"/>
          <w:szCs w:val="26"/>
        </w:rPr>
      </w:pPr>
      <w:r w:rsidRPr="004A31F1">
        <w:rPr>
          <w:b/>
          <w:sz w:val="26"/>
          <w:szCs w:val="26"/>
        </w:rPr>
        <w:t>Schulungsbedarfsplan und Schulungsnachweise</w:t>
      </w:r>
    </w:p>
    <w:p w14:paraId="4F3414C5" w14:textId="77777777" w:rsidR="005F69A5" w:rsidRPr="004A31F1"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bCs/>
          <w:sz w:val="22"/>
        </w:rPr>
      </w:pPr>
      <w:r w:rsidRPr="004A31F1">
        <w:rPr>
          <w:rFonts w:ascii="Arial" w:hAnsi="Arial" w:cs="Arial"/>
          <w:b/>
          <w:bCs/>
          <w:sz w:val="22"/>
        </w:rPr>
        <w:t>Folgende Absätze gelten für alle verantwortlichen Fachleute, Schweißaufsichten, Werksachverstände, Sachkundigen, Fachkräfte</w:t>
      </w:r>
    </w:p>
    <w:p w14:paraId="1C0DA2CF" w14:textId="77777777" w:rsidR="005F69A5" w:rsidRPr="004A31F1"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b/>
          <w:bCs/>
          <w:sz w:val="22"/>
        </w:rPr>
      </w:pPr>
    </w:p>
    <w:p w14:paraId="522B9F7D" w14:textId="4CABC7B3" w:rsidR="005F69A5" w:rsidRPr="004A31F1"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rPr>
        <w:t>Es sind Schulungsplan/</w:t>
      </w:r>
      <w:r w:rsidR="004A31F1">
        <w:rPr>
          <w:rFonts w:ascii="Arial" w:hAnsi="Arial" w:cs="Arial"/>
          <w:sz w:val="22"/>
        </w:rPr>
        <w:t>-</w:t>
      </w:r>
      <w:r w:rsidRPr="004A31F1">
        <w:rPr>
          <w:rFonts w:ascii="Arial" w:hAnsi="Arial" w:cs="Arial"/>
          <w:sz w:val="22"/>
        </w:rPr>
        <w:t>pläne für d</w:t>
      </w:r>
      <w:r w:rsidR="00CA1B35" w:rsidRPr="004A31F1">
        <w:rPr>
          <w:rFonts w:ascii="Arial" w:hAnsi="Arial" w:cs="Arial"/>
          <w:sz w:val="22"/>
        </w:rPr>
        <w:t>as</w:t>
      </w:r>
      <w:r w:rsidRPr="004A31F1">
        <w:rPr>
          <w:rFonts w:ascii="Arial" w:hAnsi="Arial" w:cs="Arial"/>
          <w:sz w:val="22"/>
        </w:rPr>
        <w:t xml:space="preserve"> </w:t>
      </w:r>
      <w:r w:rsidR="00CA1B35" w:rsidRPr="004A31F1">
        <w:rPr>
          <w:rFonts w:ascii="Arial" w:hAnsi="Arial" w:cs="Arial"/>
          <w:sz w:val="22"/>
        </w:rPr>
        <w:t>laufende</w:t>
      </w:r>
      <w:r w:rsidR="00C415A1" w:rsidRPr="004A31F1">
        <w:rPr>
          <w:rFonts w:ascii="Arial" w:hAnsi="Arial" w:cs="Arial"/>
          <w:sz w:val="22"/>
        </w:rPr>
        <w:t xml:space="preserve"> Jahr</w:t>
      </w:r>
      <w:r w:rsidRPr="004A31F1">
        <w:rPr>
          <w:rFonts w:ascii="Arial" w:hAnsi="Arial" w:cs="Arial"/>
          <w:sz w:val="22"/>
        </w:rPr>
        <w:t xml:space="preserve"> und für die kommenden 12 Monate</w:t>
      </w:r>
      <w:r w:rsidR="00C415A1" w:rsidRPr="004A31F1">
        <w:rPr>
          <w:rFonts w:ascii="Arial" w:hAnsi="Arial" w:cs="Arial"/>
          <w:sz w:val="22"/>
        </w:rPr>
        <w:t xml:space="preserve"> des darauffolgenden</w:t>
      </w:r>
      <w:r w:rsidR="005F25BB" w:rsidRPr="004A31F1">
        <w:rPr>
          <w:rFonts w:ascii="Arial" w:hAnsi="Arial" w:cs="Arial"/>
          <w:sz w:val="22"/>
        </w:rPr>
        <w:t xml:space="preserve"> Jahres</w:t>
      </w:r>
      <w:r w:rsidRPr="004A31F1">
        <w:rPr>
          <w:rFonts w:ascii="Arial" w:hAnsi="Arial" w:cs="Arial"/>
          <w:sz w:val="22"/>
        </w:rPr>
        <w:t xml:space="preserve"> für das gesamte bei der Planung und/oder Herstellung von Gasanlagen beteiligte Personal für interne und externe Schulungen einzureichen. Hier sind interne Schulungen bzw. fachliche Unterweisungen (nicht UVV-Unterweisung) ebenfalls aufzuführen.</w:t>
      </w:r>
    </w:p>
    <w:p w14:paraId="6E925267" w14:textId="77777777" w:rsidR="005F69A5" w:rsidRPr="004A31F1" w:rsidRDefault="005F69A5" w:rsidP="005F69A5">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Zum Nachweis, dass die geplanten Maßnahmen tatsächlich umgesetzt wurden, sind die Kopien über die Teilnahme an einschlägigen Schulungen der letzten 5 Jahre vorzulegen (z.B. Teilnahmebestätigung/-urkunde, Teilnahmelisten)</w:t>
      </w:r>
    </w:p>
    <w:p w14:paraId="2C734441" w14:textId="77777777" w:rsidR="005F69A5" w:rsidRPr="004A31F1" w:rsidRDefault="005F69A5"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0782DD8D" w14:textId="77777777" w:rsidR="005F69A5" w:rsidRPr="004A31F1" w:rsidRDefault="005F69A5"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0ADE5C4F" w14:textId="77777777" w:rsidR="00A419D7" w:rsidRPr="004A31F1" w:rsidRDefault="00A419D7"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0ACCE537" w14:textId="015F8B7C" w:rsidR="00A419D7" w:rsidRPr="004A31F1" w:rsidRDefault="00A419D7" w:rsidP="00A419D7">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sectPr w:rsidR="00A419D7" w:rsidRPr="004A31F1" w:rsidSect="00824D65">
          <w:footerReference w:type="default" r:id="rId12"/>
          <w:pgSz w:w="11906" w:h="16838" w:code="9"/>
          <w:pgMar w:top="971" w:right="707" w:bottom="993" w:left="993" w:header="709" w:footer="397" w:gutter="0"/>
          <w:cols w:space="720"/>
          <w:docGrid w:linePitch="272"/>
        </w:sectPr>
      </w:pPr>
    </w:p>
    <w:p w14:paraId="4D2F0FEA" w14:textId="2DAE67AB"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line="480" w:lineRule="auto"/>
        <w:ind w:left="0"/>
        <w:jc w:val="left"/>
        <w:rPr>
          <w:b/>
          <w:sz w:val="26"/>
          <w:szCs w:val="26"/>
        </w:rPr>
      </w:pPr>
      <w:r w:rsidRPr="004A31F1">
        <w:rPr>
          <w:b/>
          <w:sz w:val="26"/>
          <w:szCs w:val="26"/>
        </w:rPr>
        <w:t>Sachkundigenbenennungen</w:t>
      </w:r>
      <w:r w:rsidR="00FD49A6" w:rsidRPr="004A31F1">
        <w:rPr>
          <w:b/>
          <w:sz w:val="26"/>
          <w:szCs w:val="26"/>
        </w:rPr>
        <w:t xml:space="preserve"> </w:t>
      </w:r>
      <w:r w:rsidR="009928C5" w:rsidRPr="004A31F1">
        <w:rPr>
          <w:b/>
          <w:sz w:val="26"/>
          <w:szCs w:val="26"/>
          <w:highlight w:val="darkGray"/>
        </w:rPr>
        <w:t>für die Gruppe 1 und Gruppe 2</w:t>
      </w:r>
    </w:p>
    <w:p w14:paraId="2182571B"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r w:rsidRPr="004A31F1">
        <w:t xml:space="preserve">Für Unternehmen zur Planung und Herstellung von GDRM-Anlagen nach Gruppe 1 und Gruppe 2 ist mindestens ein/e </w:t>
      </w:r>
      <w:r w:rsidRPr="004A31F1">
        <w:rPr>
          <w:b/>
          <w:bCs/>
        </w:rPr>
        <w:t>Sachkundige/r</w:t>
      </w:r>
      <w:r w:rsidRPr="004A31F1">
        <w:t xml:space="preserve"> nach den DVGW-Arbeitsblättern </w:t>
      </w:r>
      <w:r w:rsidRPr="004A31F1">
        <w:rPr>
          <w:b/>
          <w:bCs/>
        </w:rPr>
        <w:t>G 491</w:t>
      </w:r>
      <w:r w:rsidRPr="004A31F1">
        <w:t xml:space="preserve"> und </w:t>
      </w:r>
      <w:r w:rsidRPr="004A31F1">
        <w:rPr>
          <w:b/>
          <w:bCs/>
        </w:rPr>
        <w:t>G 492</w:t>
      </w:r>
      <w:r w:rsidRPr="004A31F1">
        <w:t xml:space="preserve"> (und </w:t>
      </w:r>
      <w:r w:rsidRPr="004A31F1">
        <w:rPr>
          <w:b/>
          <w:bCs/>
        </w:rPr>
        <w:t>G 280</w:t>
      </w:r>
      <w:r w:rsidRPr="004A31F1">
        <w:t xml:space="preserve"> sofern Odorieranlagen nicht vom Zertifizierungsumfang ausgeschlossen sind) durch das Unternehmen schriftlich zu benennen und die Benennung nachzuweisen.</w:t>
      </w:r>
    </w:p>
    <w:p w14:paraId="20546B25"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619F3717"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r w:rsidRPr="004A31F1">
        <w:t xml:space="preserve">Für Unternehmen zur Planung und Herstellung von Biogas-Einspeiseanlagen nach Gruppe 1 und Gruppe 2 ist mindestens ein/e </w:t>
      </w:r>
      <w:r w:rsidRPr="004A31F1">
        <w:rPr>
          <w:b/>
          <w:bCs/>
        </w:rPr>
        <w:t>Sachkundige/r</w:t>
      </w:r>
      <w:r w:rsidRPr="004A31F1">
        <w:t xml:space="preserve"> nach DVGW-Arbeitsblatt </w:t>
      </w:r>
      <w:r w:rsidRPr="004A31F1">
        <w:rPr>
          <w:b/>
          <w:bCs/>
        </w:rPr>
        <w:t>G 265-1</w:t>
      </w:r>
      <w:r w:rsidRPr="004A31F1">
        <w:t xml:space="preserve"> zu benennen,</w:t>
      </w:r>
    </w:p>
    <w:p w14:paraId="34116697"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1A9984A7"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r w:rsidRPr="004A31F1">
        <w:t xml:space="preserve">Für Unternehmen zur Planung und Herstellung von Wasserstoff-Einspeiseanlagen nach Gruppe 1 und Gruppe 2 ist mindestens ein/e </w:t>
      </w:r>
      <w:r w:rsidRPr="004A31F1">
        <w:rPr>
          <w:b/>
          <w:bCs/>
        </w:rPr>
        <w:t>Sachkundige/r</w:t>
      </w:r>
      <w:r w:rsidRPr="004A31F1">
        <w:t xml:space="preserve"> nach DVGW-Arbeitsblatt </w:t>
      </w:r>
      <w:r w:rsidRPr="004A31F1">
        <w:rPr>
          <w:b/>
          <w:bCs/>
        </w:rPr>
        <w:t>G 265-3</w:t>
      </w:r>
      <w:r w:rsidRPr="004A31F1">
        <w:t xml:space="preserve"> vorzulegen.</w:t>
      </w:r>
    </w:p>
    <w:p w14:paraId="0E82AD53"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463FF489"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r w:rsidRPr="004A31F1">
        <w:t xml:space="preserve">Für Unternehmen zur Planung und Herstellung von Gasanlagen (GDRM-, Biogaseinspeise-, Wasserstoffeinspeise-Anlagen) nach Gruppe 1 und Gruppe 2 ist mindestens eine </w:t>
      </w:r>
      <w:r w:rsidRPr="004A31F1">
        <w:rPr>
          <w:b/>
          <w:bCs/>
        </w:rPr>
        <w:t>Elektrofachkraft</w:t>
      </w:r>
      <w:r w:rsidRPr="004A31F1">
        <w:t xml:space="preserve"> zu benennen. </w:t>
      </w:r>
    </w:p>
    <w:p w14:paraId="5372579E" w14:textId="77777777" w:rsidR="000D1A0E" w:rsidRPr="004A31F1" w:rsidRDefault="000D1A0E"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p>
    <w:p w14:paraId="56FF1817" w14:textId="77777777" w:rsidR="006B1356" w:rsidRPr="004A31F1" w:rsidRDefault="006B1356" w:rsidP="006B1356">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ind w:left="0"/>
      </w:pPr>
      <w:r w:rsidRPr="004A31F1">
        <w:t xml:space="preserve">Für Unternehmen zur Planung und Herstellung von Gasanlagen (GDRM-, Biogaseinspeise-, Wasserstoffeinspeise-Anlagen) nach Gruppe 1 und Gruppe 2 ist mindestens eine </w:t>
      </w:r>
      <w:r w:rsidRPr="004A31F1">
        <w:rPr>
          <w:b/>
          <w:bCs/>
        </w:rPr>
        <w:t>befähigte Person im Explosionsschutz mit Weisungsbefugnis</w:t>
      </w:r>
      <w:r w:rsidRPr="004A31F1">
        <w:t xml:space="preserve"> zu benennen.  </w:t>
      </w:r>
    </w:p>
    <w:p w14:paraId="50988133" w14:textId="77777777" w:rsidR="006B1356" w:rsidRPr="004A31F1" w:rsidRDefault="006B1356">
      <w:pPr>
        <w:rPr>
          <w:rFonts w:ascii="Arial" w:hAnsi="Arial" w:cs="Arial"/>
          <w:sz w:val="22"/>
        </w:rPr>
      </w:pPr>
    </w:p>
    <w:p w14:paraId="196080A7" w14:textId="77777777" w:rsidR="006B1356" w:rsidRPr="004A31F1" w:rsidRDefault="006B1356">
      <w:pPr>
        <w:rPr>
          <w:rFonts w:ascii="Arial" w:hAnsi="Arial" w:cs="Arial"/>
          <w:sz w:val="22"/>
        </w:rPr>
      </w:pPr>
    </w:p>
    <w:p w14:paraId="20704038" w14:textId="05A155AD" w:rsidR="00444210" w:rsidRPr="004A31F1" w:rsidRDefault="00444210">
      <w:pPr>
        <w:rPr>
          <w:rFonts w:ascii="Arial" w:hAnsi="Arial" w:cs="Arial"/>
          <w:sz w:val="22"/>
        </w:rPr>
      </w:pPr>
      <w:r w:rsidRPr="004A31F1">
        <w:rPr>
          <w:rFonts w:ascii="Arial" w:hAnsi="Arial" w:cs="Arial"/>
          <w:sz w:val="22"/>
        </w:rPr>
        <w:br w:type="page"/>
      </w:r>
    </w:p>
    <w:p w14:paraId="71BF5EC1" w14:textId="09AA3FDF" w:rsidR="00E4414E" w:rsidRPr="004A31F1" w:rsidRDefault="00E4414E" w:rsidP="00E4414E">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60" w:after="60" w:line="480" w:lineRule="auto"/>
        <w:ind w:left="0"/>
        <w:jc w:val="left"/>
        <w:rPr>
          <w:b/>
          <w:sz w:val="26"/>
          <w:szCs w:val="26"/>
          <w:highlight w:val="darkGray"/>
        </w:rPr>
      </w:pPr>
      <w:r w:rsidRPr="004A31F1">
        <w:rPr>
          <w:b/>
          <w:sz w:val="26"/>
          <w:szCs w:val="26"/>
          <w:highlight w:val="darkGray"/>
        </w:rPr>
        <w:t>Benennungen</w:t>
      </w:r>
      <w:r w:rsidR="00D228F0" w:rsidRPr="004A31F1">
        <w:rPr>
          <w:b/>
          <w:sz w:val="26"/>
          <w:szCs w:val="26"/>
          <w:highlight w:val="darkGray"/>
        </w:rPr>
        <w:t xml:space="preserve"> der Fachkräfte für die Gruppe 4</w:t>
      </w:r>
    </w:p>
    <w:p w14:paraId="14B67802" w14:textId="3A84E9DE" w:rsidR="00D228F0" w:rsidRPr="004A31F1" w:rsidRDefault="000C7392"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highlight w:val="darkGray"/>
        </w:rPr>
      </w:pPr>
      <w:r w:rsidRPr="004A31F1">
        <w:rPr>
          <w:rFonts w:ascii="Arial" w:hAnsi="Arial" w:cs="Arial"/>
          <w:sz w:val="22"/>
          <w:highlight w:val="darkGray"/>
        </w:rPr>
        <w:t>Benennung der Fachkraft zur Prüfung der elektrischen Anlage (durch den Arbeitgeber). Siehe hier Punkt 7.7.1 im Arbeitsblatt.</w:t>
      </w:r>
    </w:p>
    <w:p w14:paraId="2AEC359A" w14:textId="77777777" w:rsidR="000C7392" w:rsidRPr="004A31F1" w:rsidRDefault="000C7392"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highlight w:val="darkGray"/>
        </w:rPr>
      </w:pPr>
    </w:p>
    <w:p w14:paraId="6C72D868" w14:textId="4AD632A2" w:rsidR="000C7392" w:rsidRPr="004A31F1" w:rsidRDefault="00736B90"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highlight w:val="darkGray"/>
        </w:rPr>
      </w:pPr>
      <w:r w:rsidRPr="004A31F1">
        <w:rPr>
          <w:rFonts w:ascii="Arial" w:hAnsi="Arial" w:cs="Arial"/>
          <w:sz w:val="22"/>
          <w:highlight w:val="darkGray"/>
        </w:rPr>
        <w:t>Benennung der Fachkraft zur Prüfung der Eignung von Geräten und Schutzsystemen in EX-Bereichen (durch den Arbeitgeber). Siehe hier Punkt 7.7.2 im Arbeitsblatt.</w:t>
      </w:r>
    </w:p>
    <w:p w14:paraId="66C7224A" w14:textId="77777777" w:rsidR="00736B90" w:rsidRPr="004A31F1" w:rsidRDefault="00736B90"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highlight w:val="darkGray"/>
        </w:rPr>
      </w:pPr>
    </w:p>
    <w:p w14:paraId="19F35313" w14:textId="2F9B6836" w:rsidR="00736B90" w:rsidRPr="004A31F1" w:rsidRDefault="00C00F3E"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r w:rsidRPr="004A31F1">
        <w:rPr>
          <w:rFonts w:ascii="Arial" w:hAnsi="Arial" w:cs="Arial"/>
          <w:sz w:val="22"/>
          <w:highlight w:val="darkGray"/>
        </w:rPr>
        <w:t>Benennung der Fachkraft für Blitzschutzsysteme in EX-Bereichen (durch den Arbeitgeber). Siehe hier Punkt 7.7.3 im Arbeitsblatt.</w:t>
      </w:r>
    </w:p>
    <w:p w14:paraId="1F298263" w14:textId="77777777" w:rsidR="00C00F3E" w:rsidRPr="004A31F1" w:rsidRDefault="00C00F3E" w:rsidP="00781FD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jc w:val="both"/>
        <w:rPr>
          <w:rFonts w:ascii="Arial" w:hAnsi="Arial" w:cs="Arial"/>
          <w:sz w:val="22"/>
        </w:rPr>
      </w:pPr>
    </w:p>
    <w:p w14:paraId="291628E9" w14:textId="522C2A04" w:rsidR="00C00F3E" w:rsidRPr="004A31F1" w:rsidRDefault="00C00F3E">
      <w:pPr>
        <w:rPr>
          <w:rFonts w:ascii="Arial" w:eastAsia="Aptos" w:hAnsi="Arial" w:cs="Arial"/>
          <w:sz w:val="22"/>
          <w:szCs w:val="22"/>
          <w:lang w:eastAsia="en-US"/>
        </w:rPr>
      </w:pPr>
      <w:r w:rsidRPr="004A31F1">
        <w:rPr>
          <w:rFonts w:ascii="Arial" w:eastAsia="Aptos" w:hAnsi="Arial" w:cs="Arial"/>
          <w:sz w:val="22"/>
          <w:szCs w:val="22"/>
          <w:lang w:eastAsia="en-US"/>
        </w:rPr>
        <w:br w:type="page"/>
      </w:r>
    </w:p>
    <w:p w14:paraId="45AA48B4" w14:textId="77777777" w:rsidR="002075DA" w:rsidRPr="004A31F1" w:rsidRDefault="00A8168F" w:rsidP="00C11361">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6"/>
          <w:szCs w:val="26"/>
        </w:rPr>
      </w:pPr>
      <w:r w:rsidRPr="004A31F1">
        <w:rPr>
          <w:rFonts w:ascii="Arial" w:hAnsi="Arial" w:cs="Arial"/>
          <w:b/>
          <w:sz w:val="26"/>
          <w:szCs w:val="26"/>
        </w:rPr>
        <w:t xml:space="preserve">Weitere </w:t>
      </w:r>
      <w:r w:rsidR="002075DA" w:rsidRPr="004A31F1">
        <w:rPr>
          <w:rFonts w:ascii="Arial" w:hAnsi="Arial" w:cs="Arial"/>
          <w:b/>
          <w:sz w:val="26"/>
          <w:szCs w:val="26"/>
        </w:rPr>
        <w:t>Elemente des betrieblichen Qualitätsmanagements</w:t>
      </w:r>
    </w:p>
    <w:p w14:paraId="30B4087E" w14:textId="77777777" w:rsidR="00777A74" w:rsidRPr="004A31F1" w:rsidRDefault="00B946CB" w:rsidP="00777A74">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rPr>
          <w:rFonts w:ascii="Arial" w:hAnsi="Arial" w:cs="Arial"/>
          <w:sz w:val="22"/>
        </w:rPr>
      </w:pPr>
      <w:r w:rsidRPr="004A31F1">
        <w:rPr>
          <w:rFonts w:ascii="Arial" w:hAnsi="Arial" w:cs="Arial"/>
          <w:sz w:val="22"/>
        </w:rPr>
        <w:t>Folgende</w:t>
      </w:r>
      <w:r w:rsidR="002075DA" w:rsidRPr="004A31F1">
        <w:rPr>
          <w:rFonts w:ascii="Arial" w:hAnsi="Arial" w:cs="Arial"/>
          <w:sz w:val="22"/>
        </w:rPr>
        <w:t xml:space="preserve"> </w:t>
      </w:r>
      <w:r w:rsidR="007A63AC" w:rsidRPr="004A31F1">
        <w:rPr>
          <w:rFonts w:ascii="Arial" w:hAnsi="Arial" w:cs="Arial"/>
          <w:sz w:val="22"/>
        </w:rPr>
        <w:t xml:space="preserve">Elemente des betrieblichen Qualitätsmanagements sind gem. </w:t>
      </w:r>
      <w:r w:rsidR="002075DA" w:rsidRPr="004A31F1">
        <w:rPr>
          <w:rFonts w:ascii="Arial" w:hAnsi="Arial" w:cs="Arial"/>
          <w:sz w:val="22"/>
        </w:rPr>
        <w:t>nach G 493</w:t>
      </w:r>
      <w:r w:rsidR="007A63AC" w:rsidRPr="004A31F1">
        <w:rPr>
          <w:rFonts w:ascii="Arial" w:hAnsi="Arial" w:cs="Arial"/>
          <w:sz w:val="22"/>
        </w:rPr>
        <w:t xml:space="preserve">-1 </w:t>
      </w:r>
    </w:p>
    <w:p w14:paraId="05B6A138" w14:textId="77777777" w:rsidR="007A63AC" w:rsidRPr="004A31F1" w:rsidRDefault="007A63AC" w:rsidP="00661BCC">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nachzuweisen:</w:t>
      </w:r>
    </w:p>
    <w:p w14:paraId="4A5393D8" w14:textId="77777777" w:rsidR="007A63AC" w:rsidRPr="004A31F1" w:rsidRDefault="007A63AC"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w:t>
      </w:r>
      <w:r w:rsidRPr="004A31F1">
        <w:rPr>
          <w:rFonts w:ascii="Arial" w:hAnsi="Arial" w:cs="Arial"/>
          <w:sz w:val="22"/>
        </w:rPr>
        <w:tab/>
        <w:t>Maßnahmen zur Überprüfung der Qualifikation externer Spezialisten und Subunternehmen</w:t>
      </w:r>
    </w:p>
    <w:p w14:paraId="035BAFA5" w14:textId="77777777" w:rsidR="007A63AC" w:rsidRPr="004A31F1" w:rsidRDefault="007A63AC"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r w:rsidRPr="004A31F1">
        <w:rPr>
          <w:rFonts w:ascii="Arial" w:hAnsi="Arial" w:cs="Arial"/>
          <w:sz w:val="22"/>
        </w:rPr>
        <w:t>-</w:t>
      </w:r>
      <w:r w:rsidRPr="004A31F1">
        <w:rPr>
          <w:rFonts w:ascii="Arial" w:hAnsi="Arial" w:cs="Arial"/>
          <w:sz w:val="22"/>
        </w:rPr>
        <w:tab/>
        <w:t>Maßnahmen zur Qualitätssicherung bei der Beschaffung von Materialien, Bauteilen und Baugruppen</w:t>
      </w:r>
    </w:p>
    <w:p w14:paraId="6F6E0F2D" w14:textId="77777777" w:rsidR="007A63AC" w:rsidRPr="004A31F1" w:rsidRDefault="007A63AC"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w:t>
      </w:r>
      <w:r w:rsidRPr="004A31F1">
        <w:rPr>
          <w:rFonts w:ascii="Arial" w:hAnsi="Arial" w:cs="Arial"/>
          <w:sz w:val="22"/>
        </w:rPr>
        <w:tab/>
        <w:t>Maßnahmen, um die Nachvollziehbarkeit von Planungsleistungen sicherzustellen</w:t>
      </w:r>
    </w:p>
    <w:p w14:paraId="6C492110" w14:textId="77777777" w:rsidR="007A63AC" w:rsidRPr="004A31F1" w:rsidRDefault="007A63AC"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w:t>
      </w:r>
      <w:r w:rsidRPr="004A31F1">
        <w:rPr>
          <w:rFonts w:ascii="Arial" w:hAnsi="Arial" w:cs="Arial"/>
          <w:sz w:val="22"/>
        </w:rPr>
        <w:tab/>
        <w:t>Verfahren bei notwendigen Änderungen von Planungen</w:t>
      </w:r>
    </w:p>
    <w:p w14:paraId="4C865C6C" w14:textId="77777777" w:rsidR="007A63AC" w:rsidRPr="004A31F1" w:rsidRDefault="007A63AC"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w:t>
      </w:r>
      <w:r w:rsidRPr="004A31F1">
        <w:rPr>
          <w:rFonts w:ascii="Arial" w:hAnsi="Arial" w:cs="Arial"/>
          <w:sz w:val="22"/>
        </w:rPr>
        <w:tab/>
        <w:t>Maßnahmen, um die Nachvollziehbarkeit von Bauleistungen sicherzustellen</w:t>
      </w:r>
    </w:p>
    <w:p w14:paraId="59946D94" w14:textId="77777777" w:rsidR="007A63AC" w:rsidRPr="004A31F1" w:rsidRDefault="007A63AC" w:rsidP="00661BCC">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8" w:hanging="708"/>
        <w:rPr>
          <w:rFonts w:ascii="Arial" w:hAnsi="Arial" w:cs="Arial"/>
          <w:sz w:val="22"/>
        </w:rPr>
      </w:pPr>
      <w:r w:rsidRPr="004A31F1">
        <w:rPr>
          <w:rFonts w:ascii="Arial" w:hAnsi="Arial" w:cs="Arial"/>
          <w:sz w:val="22"/>
        </w:rPr>
        <w:t>-</w:t>
      </w:r>
      <w:r w:rsidRPr="004A31F1">
        <w:rPr>
          <w:rFonts w:ascii="Arial" w:hAnsi="Arial" w:cs="Arial"/>
          <w:sz w:val="22"/>
        </w:rPr>
        <w:tab/>
      </w:r>
      <w:r w:rsidR="00242C4A" w:rsidRPr="004A31F1">
        <w:rPr>
          <w:rFonts w:ascii="Arial" w:hAnsi="Arial" w:cs="Arial"/>
          <w:sz w:val="22"/>
        </w:rPr>
        <w:t xml:space="preserve">Beschreibung des </w:t>
      </w:r>
      <w:r w:rsidRPr="004A31F1">
        <w:rPr>
          <w:rFonts w:ascii="Arial" w:hAnsi="Arial" w:cs="Arial"/>
          <w:sz w:val="22"/>
        </w:rPr>
        <w:t>Verfahren</w:t>
      </w:r>
      <w:r w:rsidR="00242C4A" w:rsidRPr="004A31F1">
        <w:rPr>
          <w:rFonts w:ascii="Arial" w:hAnsi="Arial" w:cs="Arial"/>
          <w:sz w:val="22"/>
        </w:rPr>
        <w:t>s</w:t>
      </w:r>
      <w:r w:rsidRPr="004A31F1">
        <w:rPr>
          <w:rFonts w:ascii="Arial" w:hAnsi="Arial" w:cs="Arial"/>
          <w:sz w:val="22"/>
        </w:rPr>
        <w:t xml:space="preserve"> bei der Abnahme und Übergabe von Gasanlagen, inkl. der zugehörigen Prüfung</w:t>
      </w:r>
    </w:p>
    <w:p w14:paraId="2E3CB882" w14:textId="77777777" w:rsidR="007A63AC" w:rsidRPr="004A31F1" w:rsidRDefault="007A63AC" w:rsidP="00661BCC">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8" w:hanging="708"/>
        <w:rPr>
          <w:rFonts w:ascii="Arial" w:hAnsi="Arial" w:cs="Arial"/>
          <w:sz w:val="22"/>
        </w:rPr>
      </w:pPr>
      <w:r w:rsidRPr="004A31F1">
        <w:rPr>
          <w:rFonts w:ascii="Arial" w:hAnsi="Arial" w:cs="Arial"/>
          <w:sz w:val="22"/>
        </w:rPr>
        <w:t>-</w:t>
      </w:r>
      <w:r w:rsidRPr="004A31F1">
        <w:rPr>
          <w:rFonts w:ascii="Arial" w:hAnsi="Arial" w:cs="Arial"/>
          <w:sz w:val="22"/>
        </w:rPr>
        <w:tab/>
        <w:t>Bestand und Maßnahmen zur Pflege des Bestandes an relevanten Rechtsvorschriften, Technischen Regeln und Fachliteratur</w:t>
      </w:r>
    </w:p>
    <w:p w14:paraId="6A7F22B9" w14:textId="77777777" w:rsidR="007E45A1" w:rsidRPr="004A31F1" w:rsidRDefault="007E45A1"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r w:rsidRPr="004A31F1">
        <w:rPr>
          <w:rFonts w:ascii="Arial" w:hAnsi="Arial" w:cs="Arial"/>
          <w:sz w:val="22"/>
        </w:rPr>
        <w:t>-</w:t>
      </w:r>
      <w:r w:rsidRPr="004A31F1">
        <w:rPr>
          <w:rFonts w:ascii="Arial" w:hAnsi="Arial" w:cs="Arial"/>
          <w:sz w:val="22"/>
        </w:rPr>
        <w:tab/>
        <w:t>Zugang zum erforderlichen technischen Regelwerk für die benannten Fachleute und deren Mitarbeiter</w:t>
      </w:r>
    </w:p>
    <w:p w14:paraId="2A6408B2" w14:textId="7D092E77" w:rsidR="00242C4A" w:rsidRPr="004A31F1" w:rsidRDefault="007E45A1"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r w:rsidRPr="004A31F1">
        <w:rPr>
          <w:rFonts w:ascii="Arial" w:hAnsi="Arial" w:cs="Arial"/>
          <w:sz w:val="22"/>
        </w:rPr>
        <w:t>-</w:t>
      </w:r>
      <w:r w:rsidRPr="004A31F1">
        <w:rPr>
          <w:rFonts w:ascii="Arial" w:hAnsi="Arial" w:cs="Arial"/>
          <w:sz w:val="22"/>
        </w:rPr>
        <w:tab/>
      </w:r>
      <w:r w:rsidR="00242C4A" w:rsidRPr="004A31F1">
        <w:rPr>
          <w:rFonts w:ascii="Arial" w:hAnsi="Arial" w:cs="Arial"/>
          <w:sz w:val="22"/>
        </w:rPr>
        <w:t xml:space="preserve">Unterweisung der Mitarbeiter nach den Unfallverhütungsvorschriften entsprechend der BGV A1, ggf. </w:t>
      </w:r>
      <w:r w:rsidR="00F80F14" w:rsidRPr="004A31F1">
        <w:rPr>
          <w:rFonts w:ascii="Arial" w:hAnsi="Arial" w:cs="Arial"/>
          <w:sz w:val="23"/>
          <w:szCs w:val="23"/>
          <w:shd w:val="clear" w:color="auto" w:fill="FFFFFF"/>
        </w:rPr>
        <w:t>DGUV Regel 100</w:t>
      </w:r>
      <w:r w:rsidR="00F80F14" w:rsidRPr="004A31F1">
        <w:rPr>
          <w:rFonts w:ascii="Arial" w:hAnsi="Arial" w:cs="Arial"/>
          <w:sz w:val="23"/>
          <w:szCs w:val="23"/>
          <w:shd w:val="clear" w:color="auto" w:fill="FFFFFF"/>
        </w:rPr>
        <w:noBreakHyphen/>
        <w:t>500 Kapitel 2.31</w:t>
      </w:r>
      <w:r w:rsidR="00242C4A" w:rsidRPr="004A31F1">
        <w:rPr>
          <w:rFonts w:ascii="Arial" w:hAnsi="Arial" w:cs="Arial"/>
          <w:sz w:val="22"/>
        </w:rPr>
        <w:t>, 2.39, 2.26, 2.8 (nicht für Planung)</w:t>
      </w:r>
    </w:p>
    <w:p w14:paraId="5AAE674F" w14:textId="77777777" w:rsidR="00242C4A" w:rsidRPr="004A31F1" w:rsidRDefault="007E45A1"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bookmarkStart w:id="13" w:name="_Hlk184815063"/>
      <w:r w:rsidRPr="004A31F1">
        <w:rPr>
          <w:rFonts w:ascii="Arial" w:hAnsi="Arial" w:cs="Arial"/>
          <w:sz w:val="22"/>
        </w:rPr>
        <w:t>-</w:t>
      </w:r>
      <w:r w:rsidRPr="004A31F1">
        <w:rPr>
          <w:rFonts w:ascii="Arial" w:hAnsi="Arial" w:cs="Arial"/>
          <w:sz w:val="22"/>
        </w:rPr>
        <w:tab/>
      </w:r>
      <w:r w:rsidR="00242C4A" w:rsidRPr="004A31F1">
        <w:rPr>
          <w:rFonts w:ascii="Arial" w:hAnsi="Arial" w:cs="Arial"/>
          <w:sz w:val="22"/>
        </w:rPr>
        <w:t>Bereitstellung von geeigneten Geräten, Werkzeugen, Kommunikationsmitteln und Materialien in ausreichender Qualität und Menge für Herstellung (nicht für Planung)</w:t>
      </w:r>
    </w:p>
    <w:bookmarkEnd w:id="13"/>
    <w:p w14:paraId="6FBE28F3" w14:textId="2C8DF5C7" w:rsidR="00451E91" w:rsidRPr="004A31F1" w:rsidRDefault="00451E91"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r w:rsidRPr="004A31F1">
        <w:rPr>
          <w:rFonts w:ascii="Arial" w:hAnsi="Arial" w:cs="Arial"/>
          <w:sz w:val="22"/>
        </w:rPr>
        <w:t>-</w:t>
      </w:r>
      <w:r w:rsidRPr="004A31F1">
        <w:rPr>
          <w:rFonts w:ascii="Arial" w:hAnsi="Arial" w:cs="Arial"/>
          <w:sz w:val="22"/>
        </w:rPr>
        <w:tab/>
        <w:t xml:space="preserve">Bereitstellung von geeigneten Arbeitsplätzen, Räumen und Einrichtungen für Werkstatt und Lagerung </w:t>
      </w:r>
      <w:r w:rsidR="00783EE4" w:rsidRPr="004A31F1">
        <w:rPr>
          <w:rFonts w:ascii="Arial" w:hAnsi="Arial" w:cs="Arial"/>
          <w:sz w:val="22"/>
        </w:rPr>
        <w:t xml:space="preserve">und Ausrüstung </w:t>
      </w:r>
      <w:r w:rsidRPr="004A31F1">
        <w:rPr>
          <w:rFonts w:ascii="Arial" w:hAnsi="Arial" w:cs="Arial"/>
          <w:sz w:val="22"/>
        </w:rPr>
        <w:t xml:space="preserve">mit allen erforderlichen Geräten, Werkzeugen und Einrichtungen für fachgerechte Anlagenfertigung und </w:t>
      </w:r>
      <w:r w:rsidR="00E76C59" w:rsidRPr="004A31F1">
        <w:rPr>
          <w:rFonts w:ascii="Arial" w:hAnsi="Arial" w:cs="Arial"/>
          <w:sz w:val="22"/>
        </w:rPr>
        <w:t>- P</w:t>
      </w:r>
      <w:r w:rsidRPr="004A31F1">
        <w:rPr>
          <w:rFonts w:ascii="Arial" w:hAnsi="Arial" w:cs="Arial"/>
          <w:sz w:val="22"/>
        </w:rPr>
        <w:t>rüfung</w:t>
      </w:r>
      <w:r w:rsidR="00242C4A" w:rsidRPr="004A31F1">
        <w:rPr>
          <w:rFonts w:ascii="Arial" w:hAnsi="Arial" w:cs="Arial"/>
          <w:sz w:val="22"/>
        </w:rPr>
        <w:t xml:space="preserve"> (nicht für Planung)</w:t>
      </w:r>
    </w:p>
    <w:p w14:paraId="6C610603" w14:textId="6D8CC55A" w:rsidR="003140F2" w:rsidRPr="004A31F1" w:rsidRDefault="003140F2" w:rsidP="00661BCC">
      <w:pPr>
        <w:tabs>
          <w:tab w:val="left" w:pos="709"/>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705" w:hanging="705"/>
        <w:rPr>
          <w:rFonts w:ascii="Arial" w:hAnsi="Arial" w:cs="Arial"/>
          <w:sz w:val="22"/>
        </w:rPr>
      </w:pPr>
      <w:r w:rsidRPr="004A31F1">
        <w:rPr>
          <w:rFonts w:ascii="Arial" w:hAnsi="Arial" w:cs="Arial"/>
          <w:sz w:val="22"/>
        </w:rPr>
        <w:t>-</w:t>
      </w:r>
      <w:r w:rsidRPr="004A31F1">
        <w:rPr>
          <w:rFonts w:ascii="Arial" w:hAnsi="Arial" w:cs="Arial"/>
          <w:sz w:val="22"/>
        </w:rPr>
        <w:tab/>
        <w:t>Bereitstellung von geeigneter gerätetechnischer Ausrüstung und Einrichtungen für die Erstellung von Unterlagen für die Planung und Herstellung der Gasanlagen und deren Archivierung</w:t>
      </w:r>
    </w:p>
    <w:p w14:paraId="6D35D7A7" w14:textId="50473CA1" w:rsidR="00B97336" w:rsidRPr="004A31F1" w:rsidRDefault="000F4124" w:rsidP="00B97336">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rPr>
      </w:pPr>
      <w:r w:rsidRPr="004A31F1">
        <w:rPr>
          <w:rFonts w:ascii="Arial" w:hAnsi="Arial" w:cs="Arial"/>
        </w:rPr>
        <w:br w:type="page"/>
      </w:r>
    </w:p>
    <w:p w14:paraId="77C43156" w14:textId="77777777" w:rsidR="005F69A5" w:rsidRPr="004A31F1" w:rsidRDefault="005F69A5" w:rsidP="005F69A5">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8190"/>
        </w:tabs>
        <w:spacing w:before="60" w:after="60" w:line="480" w:lineRule="auto"/>
        <w:ind w:left="0"/>
        <w:jc w:val="left"/>
        <w:rPr>
          <w:b/>
          <w:sz w:val="26"/>
          <w:szCs w:val="26"/>
        </w:rPr>
      </w:pPr>
      <w:r w:rsidRPr="004A31F1">
        <w:rPr>
          <w:b/>
          <w:sz w:val="26"/>
          <w:szCs w:val="26"/>
        </w:rPr>
        <w:t>Schriftliche Festlegung zu Prüf- und Freigabevermerk der Fachleute</w:t>
      </w:r>
      <w:r w:rsidRPr="004A31F1">
        <w:rPr>
          <w:b/>
          <w:sz w:val="26"/>
          <w:szCs w:val="26"/>
        </w:rPr>
        <w:tab/>
      </w:r>
    </w:p>
    <w:p w14:paraId="3CA5BAEF" w14:textId="77777777" w:rsidR="005F69A5" w:rsidRPr="004A31F1" w:rsidRDefault="005F69A5" w:rsidP="005F69A5">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jc w:val="both"/>
        <w:rPr>
          <w:rFonts w:ascii="Arial" w:hAnsi="Arial" w:cs="Arial"/>
          <w:sz w:val="22"/>
        </w:rPr>
      </w:pPr>
      <w:r w:rsidRPr="004A31F1">
        <w:rPr>
          <w:rFonts w:ascii="Arial" w:hAnsi="Arial" w:cs="Arial"/>
          <w:sz w:val="22"/>
        </w:rPr>
        <w:t xml:space="preserve">Alle Fachleute haben einen Prüf- und Freigabevermerk für die in ihrem Zuständigkeitsbereich erstellten Dokumente zu leisten. Die Ergebnisse aller durchgeführten Prüfungen sind von den benannten Fachleuten verantwortlich und namentlich deutlich erkennbar zu unterzeichnen. Dies gilt insbesondere für Pläne, Stücklisten und Prüfdokumente. Änderungen in der Spezifikation und in den Dokumenten müssen über den gesamten Projektverlauf nachvollziehbar sein. </w:t>
      </w:r>
    </w:p>
    <w:p w14:paraId="3D01450E" w14:textId="77777777" w:rsidR="005F69A5" w:rsidRPr="004A31F1"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rPr>
          <w:rFonts w:ascii="Arial" w:hAnsi="Arial" w:cs="Arial"/>
          <w:sz w:val="22"/>
        </w:rPr>
      </w:pPr>
      <w:r w:rsidRPr="004A31F1">
        <w:rPr>
          <w:rFonts w:ascii="Arial" w:hAnsi="Arial" w:cs="Arial"/>
          <w:sz w:val="22"/>
        </w:rPr>
        <w:t>Eine geeignete betriebliche Regelung ist zu dokumentieren, der Zertifizierungsstelle nachzuweisen und mit dem Antrag einzureichen.</w:t>
      </w:r>
    </w:p>
    <w:p w14:paraId="74C308F1" w14:textId="52DCEA9F" w:rsidR="005F69A5" w:rsidRPr="004A31F1" w:rsidRDefault="005F69A5" w:rsidP="005F69A5">
      <w:p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line="360" w:lineRule="auto"/>
        <w:rPr>
          <w:rFonts w:ascii="Arial" w:hAnsi="Arial" w:cs="Arial"/>
          <w:sz w:val="22"/>
        </w:rPr>
      </w:pPr>
      <w:r w:rsidRPr="004A31F1">
        <w:rPr>
          <w:rFonts w:ascii="Arial" w:hAnsi="Arial" w:cs="Arial"/>
          <w:sz w:val="22"/>
        </w:rPr>
        <w:t>Die besonderen Regelungen bzgl. der Schweißtechnik bei Benennung eines Schweißfachmannes als Schweißaufsicht sind zu beachten (s.a. „Weitere Elemente des betrieblichen Qualitätsmanagements“).</w:t>
      </w:r>
      <w:r w:rsidR="009A5F64" w:rsidRPr="004A31F1">
        <w:rPr>
          <w:rFonts w:ascii="Arial" w:hAnsi="Arial" w:cs="Arial"/>
          <w:sz w:val="22"/>
        </w:rPr>
        <w:t xml:space="preserve"> </w:t>
      </w:r>
    </w:p>
    <w:p w14:paraId="269A909C" w14:textId="18928171" w:rsidR="005F69A5" w:rsidRPr="004A31F1" w:rsidRDefault="005F69A5">
      <w:pPr>
        <w:rPr>
          <w:rFonts w:ascii="Arial" w:hAnsi="Arial" w:cs="Arial"/>
          <w:bCs/>
          <w:sz w:val="24"/>
          <w:szCs w:val="24"/>
        </w:rPr>
      </w:pPr>
      <w:r w:rsidRPr="004A31F1">
        <w:rPr>
          <w:rFonts w:ascii="Arial" w:hAnsi="Arial" w:cs="Arial"/>
          <w:bCs/>
          <w:sz w:val="24"/>
          <w:szCs w:val="24"/>
        </w:rPr>
        <w:br w:type="page"/>
      </w:r>
    </w:p>
    <w:p w14:paraId="459F18BB" w14:textId="77777777" w:rsidR="008B0651" w:rsidRPr="004A31F1" w:rsidRDefault="00042AE3" w:rsidP="00F734C5">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spacing w:line="240" w:lineRule="auto"/>
        <w:ind w:left="0"/>
        <w:rPr>
          <w:b/>
          <w:sz w:val="24"/>
          <w:szCs w:val="24"/>
        </w:rPr>
      </w:pPr>
      <w:r w:rsidRPr="004A31F1">
        <w:rPr>
          <w:b/>
          <w:sz w:val="24"/>
          <w:szCs w:val="24"/>
        </w:rPr>
        <w:t>Schweißtechnischen Qualitätsanforderungen gemäß DVGW-Arbeitsblatt GW 350</w:t>
      </w:r>
    </w:p>
    <w:p w14:paraId="3008EE96" w14:textId="179A7EA2" w:rsidR="005E1C27" w:rsidRPr="004A31F1" w:rsidRDefault="005E1C27" w:rsidP="004E6CA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rPr>
          <w:b/>
          <w:sz w:val="24"/>
          <w:szCs w:val="24"/>
        </w:rPr>
      </w:pPr>
      <w:r w:rsidRPr="000E6C9D">
        <w:rPr>
          <w:b/>
          <w:sz w:val="24"/>
          <w:szCs w:val="24"/>
          <w:highlight w:val="darkGray"/>
        </w:rPr>
        <w:t>(gilt nur für Gruppe 1 und Gruppe 2</w:t>
      </w:r>
      <w:r w:rsidR="00F734C5" w:rsidRPr="000E6C9D">
        <w:rPr>
          <w:b/>
          <w:sz w:val="24"/>
          <w:szCs w:val="24"/>
          <w:highlight w:val="darkGray"/>
        </w:rPr>
        <w:t>)</w:t>
      </w:r>
    </w:p>
    <w:p w14:paraId="0384898A" w14:textId="77777777" w:rsidR="00337855" w:rsidRPr="004A31F1" w:rsidRDefault="00042AE3" w:rsidP="004E6CA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 xml:space="preserve">Es sind Maßnahmen hinsichtlich der schweißtechnischen Qualitätsanforderungen gemäß DVGW-Arbeitsblatt GW 350 nachzuweisen. Für Hersteller von Gasanlagen gilt, dass ein </w:t>
      </w:r>
      <w:r w:rsidR="008B0651" w:rsidRPr="004A31F1">
        <w:t xml:space="preserve">Schweißtechnikhandbuch gem. DIN EN ISO 3834-3 </w:t>
      </w:r>
      <w:r w:rsidRPr="004A31F1">
        <w:t>vorgelegt werden muss. Alternativ ist auch das</w:t>
      </w:r>
      <w:r w:rsidR="008B0651" w:rsidRPr="004A31F1">
        <w:t xml:space="preserve"> Zertifikat </w:t>
      </w:r>
      <w:r w:rsidRPr="004A31F1">
        <w:t xml:space="preserve">nach DIN EN ISO 3834-2 oder -3 </w:t>
      </w:r>
      <w:r w:rsidR="008B0651" w:rsidRPr="004A31F1">
        <w:t>einer für diesen Bereich akkreditierten Stelle</w:t>
      </w:r>
      <w:r w:rsidRPr="004A31F1">
        <w:t xml:space="preserve"> ausreichend.</w:t>
      </w:r>
    </w:p>
    <w:p w14:paraId="0E9D312D" w14:textId="77777777" w:rsidR="00337855" w:rsidRPr="004A31F1" w:rsidRDefault="009378C7" w:rsidP="004E6CA4">
      <w:pPr>
        <w:pStyle w:val="Textkrper-Einzug2"/>
        <w:tabs>
          <w:tab w:val="left" w:pos="1"/>
        </w:tabs>
        <w:ind w:left="0"/>
      </w:pPr>
      <w:r w:rsidRPr="004A31F1">
        <w:t>Eine Schweißanweisung für Rundnähte und eine Schweißanweisung für Kehlnähte muss entsprechend den Forderungen der DIN EN ISO 15609 vorgelegt werden.</w:t>
      </w:r>
    </w:p>
    <w:p w14:paraId="3F744E1C" w14:textId="77777777" w:rsidR="003A4B17" w:rsidRPr="004A31F1" w:rsidRDefault="003A4B17" w:rsidP="004E6CA4">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2"/>
        </w:rPr>
      </w:pPr>
    </w:p>
    <w:p w14:paraId="6BE55BF0" w14:textId="77777777" w:rsidR="00337855" w:rsidRPr="004A31F1" w:rsidRDefault="00337855" w:rsidP="004E6CA4">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2"/>
        </w:rPr>
      </w:pPr>
      <w:r w:rsidRPr="004A31F1">
        <w:rPr>
          <w:rFonts w:ascii="Arial" w:hAnsi="Arial" w:cs="Arial"/>
          <w:b/>
          <w:sz w:val="22"/>
        </w:rPr>
        <w:t>Schweißtechnik bei Einschränkung bis DP 16 mit Schweißfachmann als Schweißaufsicht</w:t>
      </w:r>
    </w:p>
    <w:p w14:paraId="5905093C" w14:textId="77777777" w:rsidR="00337855" w:rsidRPr="004A31F1" w:rsidRDefault="00337855" w:rsidP="004E6CA4">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Bei Benennung eines Schweißfac</w:t>
      </w:r>
      <w:r w:rsidR="009378C7" w:rsidRPr="004A31F1">
        <w:rPr>
          <w:rFonts w:ascii="Arial" w:hAnsi="Arial" w:cs="Arial"/>
          <w:sz w:val="22"/>
        </w:rPr>
        <w:t>h</w:t>
      </w:r>
      <w:r w:rsidRPr="004A31F1">
        <w:rPr>
          <w:rFonts w:ascii="Arial" w:hAnsi="Arial" w:cs="Arial"/>
          <w:sz w:val="22"/>
        </w:rPr>
        <w:t xml:space="preserve">manns sind weiterhin notwendig </w:t>
      </w:r>
    </w:p>
    <w:p w14:paraId="31403729" w14:textId="77777777" w:rsidR="00337855" w:rsidRPr="004A31F1" w:rsidRDefault="00337855" w:rsidP="004E6CA4">
      <w:pPr>
        <w:numPr>
          <w:ilvl w:val="0"/>
          <w:numId w:val="12"/>
        </w:numPr>
        <w:tabs>
          <w:tab w:val="left" w:pos="426"/>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hanging="644"/>
        <w:rPr>
          <w:rFonts w:ascii="Arial" w:hAnsi="Arial" w:cs="Arial"/>
          <w:sz w:val="22"/>
        </w:rPr>
      </w:pPr>
      <w:r w:rsidRPr="004A31F1">
        <w:rPr>
          <w:rFonts w:ascii="Arial" w:hAnsi="Arial" w:cs="Arial"/>
          <w:sz w:val="22"/>
        </w:rPr>
        <w:t xml:space="preserve">zugelassene Schweißanweisungen </w:t>
      </w:r>
    </w:p>
    <w:p w14:paraId="0790FD1C" w14:textId="77777777" w:rsidR="00337855" w:rsidRPr="004A31F1" w:rsidRDefault="00337855" w:rsidP="004E6CA4">
      <w:pPr>
        <w:numPr>
          <w:ilvl w:val="0"/>
          <w:numId w:val="12"/>
        </w:numPr>
        <w:tabs>
          <w:tab w:val="left" w:pos="426"/>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hanging="644"/>
        <w:rPr>
          <w:rFonts w:ascii="Arial" w:hAnsi="Arial" w:cs="Arial"/>
          <w:sz w:val="22"/>
        </w:rPr>
      </w:pPr>
      <w:r w:rsidRPr="004A31F1">
        <w:rPr>
          <w:rFonts w:ascii="Arial" w:hAnsi="Arial" w:cs="Arial"/>
          <w:sz w:val="22"/>
        </w:rPr>
        <w:t xml:space="preserve">gültige Verfahrensprüfungen </w:t>
      </w:r>
    </w:p>
    <w:p w14:paraId="604ACD26" w14:textId="77777777" w:rsidR="004E6CA4" w:rsidRPr="004A31F1" w:rsidRDefault="00337855" w:rsidP="007E3A24">
      <w:pPr>
        <w:numPr>
          <w:ilvl w:val="0"/>
          <w:numId w:val="12"/>
        </w:numPr>
        <w:tabs>
          <w:tab w:val="left"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ind w:left="425" w:hanging="425"/>
        <w:rPr>
          <w:rFonts w:ascii="Arial" w:hAnsi="Arial" w:cs="Arial"/>
          <w:sz w:val="22"/>
        </w:rPr>
      </w:pPr>
      <w:r w:rsidRPr="004A31F1">
        <w:rPr>
          <w:rFonts w:ascii="Arial" w:hAnsi="Arial" w:cs="Arial"/>
          <w:sz w:val="22"/>
        </w:rPr>
        <w:t>Schriftliche Festlegung zur schweißtechnischen Prüfung und Freigabe</w:t>
      </w:r>
      <w:r w:rsidR="004E6CA4" w:rsidRPr="004A31F1">
        <w:rPr>
          <w:rFonts w:ascii="Arial" w:hAnsi="Arial" w:cs="Arial"/>
          <w:sz w:val="22"/>
        </w:rPr>
        <w:t xml:space="preserve"> und diesbezüglich</w:t>
      </w:r>
    </w:p>
    <w:p w14:paraId="30AD0A90" w14:textId="77777777" w:rsidR="00337855" w:rsidRPr="004A31F1" w:rsidRDefault="004E6CA4" w:rsidP="004E6CA4">
      <w:pPr>
        <w:tabs>
          <w:tab w:val="left"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426" w:hanging="426"/>
        <w:rPr>
          <w:rFonts w:ascii="Arial" w:hAnsi="Arial" w:cs="Arial"/>
          <w:sz w:val="22"/>
        </w:rPr>
      </w:pPr>
      <w:r w:rsidRPr="004A31F1">
        <w:rPr>
          <w:rFonts w:ascii="Arial" w:hAnsi="Arial" w:cs="Arial"/>
          <w:sz w:val="22"/>
        </w:rPr>
        <w:tab/>
      </w:r>
      <w:r w:rsidR="00337855" w:rsidRPr="004A31F1">
        <w:rPr>
          <w:rFonts w:ascii="Arial" w:hAnsi="Arial" w:cs="Arial"/>
          <w:sz w:val="22"/>
        </w:rPr>
        <w:t>Vereinbarung mit fachkompetenter Stelle: schweißtechnische Vorgaben, insbesondere Art und Güte der zerstörungsfreien Schweißnahtprüfung und Bewertungsmaßstäbe sind von anderer fachkompetenter Seite vorzugeben und stichprobenweise zu kontrollieren</w:t>
      </w:r>
    </w:p>
    <w:p w14:paraId="797B1565" w14:textId="77777777" w:rsidR="003A4B17" w:rsidRPr="004A31F1" w:rsidRDefault="003A4B17" w:rsidP="0078309F">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2"/>
        </w:rPr>
      </w:pPr>
    </w:p>
    <w:p w14:paraId="01F0B0CB" w14:textId="77777777" w:rsidR="0078309F" w:rsidRPr="004A31F1" w:rsidRDefault="0078309F" w:rsidP="0078309F">
      <w:pPr>
        <w:tabs>
          <w:tab w:val="left" w:pos="851"/>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2"/>
        </w:rPr>
      </w:pPr>
      <w:r w:rsidRPr="004A31F1">
        <w:rPr>
          <w:rFonts w:ascii="Arial" w:hAnsi="Arial" w:cs="Arial"/>
          <w:b/>
          <w:sz w:val="22"/>
        </w:rPr>
        <w:t>Schweißerzeugnisse</w:t>
      </w:r>
    </w:p>
    <w:p w14:paraId="09BAFAD8" w14:textId="77777777" w:rsidR="0078309F" w:rsidRPr="004A31F1" w:rsidRDefault="0078309F" w:rsidP="0078309F">
      <w:p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Es ist eine Matrix der Schweißer mit den Qualifikationen vorzulegen. Darin müssen angegeben sein:</w:t>
      </w:r>
    </w:p>
    <w:p w14:paraId="6535F28E" w14:textId="77777777" w:rsidR="0078309F" w:rsidRPr="004A31F1" w:rsidRDefault="0078309F" w:rsidP="00160655">
      <w:pPr>
        <w:pStyle w:val="Listenabsatz"/>
        <w:numPr>
          <w:ilvl w:val="0"/>
          <w:numId w:val="12"/>
        </w:num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426"/>
        <w:rPr>
          <w:rFonts w:ascii="Arial" w:hAnsi="Arial" w:cs="Arial"/>
          <w:sz w:val="22"/>
        </w:rPr>
      </w:pPr>
      <w:r w:rsidRPr="004A31F1">
        <w:rPr>
          <w:rFonts w:ascii="Arial" w:hAnsi="Arial" w:cs="Arial"/>
          <w:sz w:val="22"/>
        </w:rPr>
        <w:t>Schweißverfahren z</w:t>
      </w:r>
      <w:r w:rsidR="00595FF7" w:rsidRPr="004A31F1">
        <w:rPr>
          <w:rFonts w:ascii="Arial" w:hAnsi="Arial" w:cs="Arial"/>
          <w:sz w:val="22"/>
        </w:rPr>
        <w:t>.</w:t>
      </w:r>
      <w:r w:rsidR="007E3A24" w:rsidRPr="004A31F1">
        <w:rPr>
          <w:rFonts w:ascii="Arial" w:hAnsi="Arial" w:cs="Arial"/>
          <w:sz w:val="22"/>
        </w:rPr>
        <w:t>B</w:t>
      </w:r>
      <w:r w:rsidRPr="004A31F1">
        <w:rPr>
          <w:rFonts w:ascii="Arial" w:hAnsi="Arial" w:cs="Arial"/>
          <w:sz w:val="22"/>
        </w:rPr>
        <w:t>. 111, 141</w:t>
      </w:r>
    </w:p>
    <w:p w14:paraId="61A72A5C" w14:textId="77777777" w:rsidR="0078309F" w:rsidRPr="004A31F1" w:rsidRDefault="0078309F" w:rsidP="00160655">
      <w:pPr>
        <w:pStyle w:val="Listenabsatz"/>
        <w:numPr>
          <w:ilvl w:val="0"/>
          <w:numId w:val="12"/>
        </w:num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426"/>
        <w:rPr>
          <w:rFonts w:ascii="Arial" w:hAnsi="Arial" w:cs="Arial"/>
          <w:sz w:val="22"/>
        </w:rPr>
      </w:pPr>
      <w:r w:rsidRPr="004A31F1">
        <w:rPr>
          <w:rFonts w:ascii="Arial" w:hAnsi="Arial" w:cs="Arial"/>
          <w:sz w:val="22"/>
        </w:rPr>
        <w:t>Nahtart: z.B. Kehlnaht, Rundnaht</w:t>
      </w:r>
      <w:r w:rsidR="00160655" w:rsidRPr="004A31F1">
        <w:rPr>
          <w:rFonts w:ascii="Arial" w:hAnsi="Arial" w:cs="Arial"/>
          <w:sz w:val="22"/>
        </w:rPr>
        <w:t>…</w:t>
      </w:r>
    </w:p>
    <w:p w14:paraId="6510F4D8" w14:textId="77777777" w:rsidR="0078309F" w:rsidRPr="004A31F1" w:rsidRDefault="00595FF7" w:rsidP="00160655">
      <w:pPr>
        <w:pStyle w:val="Listenabsatz"/>
        <w:numPr>
          <w:ilvl w:val="0"/>
          <w:numId w:val="12"/>
        </w:num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426"/>
        <w:rPr>
          <w:rFonts w:ascii="Arial" w:hAnsi="Arial" w:cs="Arial"/>
          <w:sz w:val="22"/>
        </w:rPr>
      </w:pPr>
      <w:r w:rsidRPr="004A31F1">
        <w:rPr>
          <w:rFonts w:ascii="Arial" w:hAnsi="Arial" w:cs="Arial"/>
          <w:sz w:val="22"/>
        </w:rPr>
        <w:t>D</w:t>
      </w:r>
      <w:r w:rsidR="0078309F" w:rsidRPr="004A31F1">
        <w:rPr>
          <w:rFonts w:ascii="Arial" w:hAnsi="Arial" w:cs="Arial"/>
          <w:sz w:val="22"/>
        </w:rPr>
        <w:t>u</w:t>
      </w:r>
      <w:r w:rsidRPr="004A31F1">
        <w:rPr>
          <w:rFonts w:ascii="Arial" w:hAnsi="Arial" w:cs="Arial"/>
          <w:sz w:val="22"/>
        </w:rPr>
        <w:t>r</w:t>
      </w:r>
      <w:r w:rsidR="0078309F" w:rsidRPr="004A31F1">
        <w:rPr>
          <w:rFonts w:ascii="Arial" w:hAnsi="Arial" w:cs="Arial"/>
          <w:sz w:val="22"/>
        </w:rPr>
        <w:t>chmesserbereiche für das Rohr</w:t>
      </w:r>
    </w:p>
    <w:p w14:paraId="568DF21C" w14:textId="77777777" w:rsidR="0086015B" w:rsidRPr="004A31F1" w:rsidRDefault="0086015B" w:rsidP="0078309F">
      <w:p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Es sind für zwei Schweißer die gültigen Zeugnisse beizufügen</w:t>
      </w:r>
    </w:p>
    <w:p w14:paraId="63EC6C25" w14:textId="77777777" w:rsidR="0078309F" w:rsidRPr="004A31F1" w:rsidRDefault="0078309F" w:rsidP="00444210">
      <w:pPr>
        <w:tabs>
          <w:tab w:val="left" w:pos="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p>
    <w:p w14:paraId="7FFDC491" w14:textId="77777777" w:rsidR="008B0651" w:rsidRPr="004A31F1" w:rsidRDefault="008B0651" w:rsidP="00513DA2">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br w:type="page"/>
      </w:r>
      <w:r w:rsidRPr="004A31F1">
        <w:rPr>
          <w:b/>
          <w:sz w:val="24"/>
        </w:rPr>
        <w:t>Erfahrungsnachweis des Unternehmens</w:t>
      </w:r>
    </w:p>
    <w:p w14:paraId="456AFBEA" w14:textId="77777777" w:rsidR="008B0651" w:rsidRPr="004A31F1" w:rsidRDefault="008B0651" w:rsidP="00513DA2">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sz w:val="22"/>
        </w:rPr>
        <w:t xml:space="preserve">Damit die DVGW CERT GmbH sich ein Bild von der Tätigkeit der Unternehmen machen kann, wird eine vollständige Referenzliste aller Gasanlagen benötigt, die in den letzten 5 Jahren geplant und/oder hergestellt wurden. Diese Liste sollte Angaben über Art der Anlage, Baujahr, Aufstellort, Auftraggeber, Verwendungszweck und technische Parameter enthalten. Zweckdienlich ist es, auch die beteiligten verantwortlichen Fachleute mit aufzuführen (s.a. Erläuterungen zu den Fachleuten). Nur so kann die DVGW CERT GmbH zu einer sicheren Beurteilung der ausreichenden Erfahrung gelangen. </w:t>
      </w:r>
    </w:p>
    <w:p w14:paraId="344F28FC" w14:textId="5C02C6A8" w:rsidR="00C11361" w:rsidRPr="004A31F1" w:rsidRDefault="00A24214" w:rsidP="00A24214">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Siehe Antrag</w:t>
      </w:r>
    </w:p>
    <w:p w14:paraId="223DB52D" w14:textId="257D0B0E" w:rsidR="00A24214" w:rsidRPr="004A31F1" w:rsidRDefault="00A24214" w:rsidP="000E7902">
      <w:pPr>
        <w:pStyle w:val="Textkrper-Einzug2"/>
        <w:numPr>
          <w:ilvl w:val="0"/>
          <w:numId w:val="12"/>
        </w:numPr>
        <w:tabs>
          <w:tab w:val="left" w:pos="1"/>
        </w:tabs>
        <w:ind w:left="426" w:hanging="425"/>
      </w:pPr>
      <w:r w:rsidRPr="004A31F1">
        <w:t>8.0 Erfahrung des Unternehmens im Gasdruckregel-/Messanlagenbau (nur Erdgas) nach DVGW G 491 (A) - DVGW G 492 (A)</w:t>
      </w:r>
      <w:r w:rsidR="00706DE1" w:rsidRPr="004A31F1">
        <w:t xml:space="preserve"> </w:t>
      </w:r>
      <w:r w:rsidR="006E4656" w:rsidRPr="004A31F1">
        <w:t>– DVGW G 280 (A)</w:t>
      </w:r>
    </w:p>
    <w:p w14:paraId="36FCB3EE" w14:textId="3E03536B" w:rsidR="00A24214" w:rsidRPr="004A31F1" w:rsidRDefault="00A24214" w:rsidP="000E7902">
      <w:pPr>
        <w:pStyle w:val="Textkrper-Einzug2"/>
        <w:numPr>
          <w:ilvl w:val="0"/>
          <w:numId w:val="12"/>
        </w:numPr>
        <w:tabs>
          <w:tab w:val="left" w:pos="1"/>
        </w:tabs>
        <w:ind w:left="426" w:hanging="425"/>
      </w:pPr>
      <w:r w:rsidRPr="004A31F1">
        <w:t>8.1 Erfahrung des Unternehmens im Biogaseinspeise-Anlagenbau nach DVGW G 265-1 (A)</w:t>
      </w:r>
    </w:p>
    <w:p w14:paraId="5A66CFE5" w14:textId="1198977A" w:rsidR="00A24214" w:rsidRPr="004A31F1" w:rsidRDefault="00A24214" w:rsidP="000E7902">
      <w:pPr>
        <w:pStyle w:val="Textkrper-Einzug2"/>
        <w:numPr>
          <w:ilvl w:val="0"/>
          <w:numId w:val="12"/>
        </w:numPr>
        <w:tabs>
          <w:tab w:val="left" w:pos="1"/>
        </w:tabs>
        <w:ind w:left="426" w:hanging="425"/>
      </w:pPr>
      <w:r w:rsidRPr="004A31F1">
        <w:t>8.2 Erfahrung des Unternehmens im Wasserstoffeinspeise-Anlagenbau nach DVGW G 265-3 (A)</w:t>
      </w:r>
    </w:p>
    <w:p w14:paraId="0A256E39" w14:textId="6E9FA60B" w:rsidR="0049340A" w:rsidRPr="000E6C9D" w:rsidRDefault="00BF7DCB" w:rsidP="005243D6">
      <w:pPr>
        <w:pStyle w:val="Textkrper-Einzug2"/>
        <w:numPr>
          <w:ilvl w:val="0"/>
          <w:numId w:val="12"/>
        </w:numPr>
        <w:tabs>
          <w:tab w:val="left" w:pos="1"/>
        </w:tabs>
        <w:ind w:left="426" w:hanging="425"/>
        <w:rPr>
          <w:highlight w:val="darkGray"/>
        </w:rPr>
      </w:pPr>
      <w:r w:rsidRPr="000E6C9D">
        <w:rPr>
          <w:highlight w:val="darkGray"/>
        </w:rPr>
        <w:t>8.3</w:t>
      </w:r>
      <w:r w:rsidR="005243D6" w:rsidRPr="000E6C9D">
        <w:rPr>
          <w:highlight w:val="darkGray"/>
        </w:rPr>
        <w:t xml:space="preserve"> </w:t>
      </w:r>
      <w:r w:rsidRPr="000E6C9D">
        <w:rPr>
          <w:highlight w:val="darkGray"/>
        </w:rPr>
        <w:t>Erfahrung des Unternehmens in der Elektro- und Automatisierungstechnik</w:t>
      </w:r>
      <w:r w:rsidR="005243D6" w:rsidRPr="000E6C9D">
        <w:rPr>
          <w:highlight w:val="darkGray"/>
        </w:rPr>
        <w:t xml:space="preserve"> </w:t>
      </w:r>
      <w:r w:rsidRPr="000E6C9D">
        <w:rPr>
          <w:highlight w:val="darkGray"/>
        </w:rPr>
        <w:t>(Nur für Gruppe 4)</w:t>
      </w:r>
    </w:p>
    <w:p w14:paraId="5BE41161" w14:textId="14B88500" w:rsidR="00444210" w:rsidRPr="004A31F1" w:rsidRDefault="00444210">
      <w:pPr>
        <w:rPr>
          <w:rFonts w:ascii="Arial" w:hAnsi="Arial" w:cs="Arial"/>
        </w:rPr>
      </w:pPr>
      <w:r w:rsidRPr="004A31F1">
        <w:rPr>
          <w:rFonts w:ascii="Arial" w:hAnsi="Arial" w:cs="Arial"/>
        </w:rPr>
        <w:br w:type="page"/>
      </w:r>
    </w:p>
    <w:p w14:paraId="0AC9DCEE" w14:textId="502B3020" w:rsidR="00C11361" w:rsidRPr="004A31F1" w:rsidRDefault="000E7902" w:rsidP="00C11361">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b/>
          <w:sz w:val="24"/>
          <w:szCs w:val="24"/>
        </w:rPr>
      </w:pPr>
      <w:r w:rsidRPr="004A31F1">
        <w:rPr>
          <w:rFonts w:ascii="Arial" w:hAnsi="Arial" w:cs="Arial"/>
          <w:b/>
          <w:sz w:val="24"/>
          <w:szCs w:val="24"/>
        </w:rPr>
        <w:t>D</w:t>
      </w:r>
      <w:r w:rsidR="00C11361" w:rsidRPr="004A31F1">
        <w:rPr>
          <w:rFonts w:ascii="Arial" w:hAnsi="Arial" w:cs="Arial"/>
          <w:b/>
          <w:sz w:val="24"/>
          <w:szCs w:val="24"/>
        </w:rPr>
        <w:t>okumentation einer Gasanlage</w:t>
      </w:r>
      <w:r w:rsidR="00A404CE" w:rsidRPr="004A31F1">
        <w:rPr>
          <w:rFonts w:ascii="Arial" w:hAnsi="Arial" w:cs="Arial"/>
          <w:b/>
          <w:sz w:val="24"/>
          <w:szCs w:val="24"/>
        </w:rPr>
        <w:t xml:space="preserve"> </w:t>
      </w:r>
      <w:r w:rsidR="00A404CE" w:rsidRPr="000E6C9D">
        <w:rPr>
          <w:rFonts w:ascii="Arial" w:hAnsi="Arial" w:cs="Arial"/>
          <w:b/>
          <w:sz w:val="24"/>
          <w:szCs w:val="24"/>
          <w:highlight w:val="darkGray"/>
        </w:rPr>
        <w:t>bzw. für die Elektro</w:t>
      </w:r>
      <w:r w:rsidR="000B1163" w:rsidRPr="000E6C9D">
        <w:rPr>
          <w:rFonts w:ascii="Arial" w:hAnsi="Arial" w:cs="Arial"/>
          <w:b/>
          <w:sz w:val="24"/>
          <w:szCs w:val="24"/>
          <w:highlight w:val="darkGray"/>
        </w:rPr>
        <w:t>- und Automatisierungstechnik</w:t>
      </w:r>
    </w:p>
    <w:p w14:paraId="7D2D4823" w14:textId="0BDE4148" w:rsidR="00C11361" w:rsidRPr="004A31F1" w:rsidRDefault="00C11361" w:rsidP="00DF0CB3">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rPr>
          <w:rFonts w:ascii="Arial" w:hAnsi="Arial" w:cs="Arial"/>
          <w:sz w:val="22"/>
        </w:rPr>
      </w:pPr>
      <w:r w:rsidRPr="004A31F1">
        <w:rPr>
          <w:rFonts w:ascii="Arial" w:hAnsi="Arial" w:cs="Arial"/>
          <w:b/>
          <w:sz w:val="22"/>
        </w:rPr>
        <w:t>GDRM-Anlagen für Erdgas</w:t>
      </w:r>
    </w:p>
    <w:p w14:paraId="4D3550F6" w14:textId="77777777" w:rsidR="00C11361" w:rsidRPr="004A31F1" w:rsidRDefault="00C11361" w:rsidP="00C11361">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Die ordnungsgemäße Dokumentation einer repräsentativen Anlage, die von Ihrem Unternehmen geplant und/oder hergestellt wurde, ist nachzuweisen. Repräsentativ bedeutet in diesem Zusammenhang, eine Anlage mit den Auslegungsdaten und in der Ausführung, wie sie von Ihnen im Regelfall hergestellt wird. Es muss eine Regelanlage, möglichst mit Gasmessung sein. Es sollten keine Dokumentation von Sonderanlagen eingereicht werden, ebenso sind Großprojekte wegen des Umfangs der Akten, der Komplexität und des großen Prüfaufwands zu vermeiden.</w:t>
      </w:r>
    </w:p>
    <w:p w14:paraId="116FDD17" w14:textId="77777777" w:rsidR="00C11361" w:rsidRPr="004A31F1" w:rsidRDefault="00C11361" w:rsidP="00C11361">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 xml:space="preserve">Die Dokumentation muss alle erforderlichen Unterlagen übersichtlich und leicht nachvollziehbar zusammenfassen. Hierzu gehören z. B.: Fließschema, Konstruktionszeichnungen, Zusammenstellungszeichnung, Stückliste, Formteilzeichnung, Rohrbuch, Schweißnahtplan und Prüfbescheinigungen. Inhalt und Aufbau der Dokumentation für Gas-Druckregel- und Messanlagen sollten den Empfehlungen der DVGW-Information Gas Nr. 15 entsprechen. </w:t>
      </w:r>
    </w:p>
    <w:p w14:paraId="0B81682B" w14:textId="77777777" w:rsidR="00C11361" w:rsidRPr="004A31F1" w:rsidRDefault="00C11361" w:rsidP="00C11361">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In schweißtechnischer Hinsicht sind Personaleinsatz, Prüfungen und Ergebnisse in der Zuordnung zu den Bauteilen festzuhalten.</w:t>
      </w:r>
    </w:p>
    <w:p w14:paraId="7E85DE8F" w14:textId="77777777" w:rsidR="00C11361" w:rsidRPr="004A31F1" w:rsidRDefault="00C11361" w:rsidP="00C11361">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Die Ergebnisse aller durchgeführten Prüfungen sind von den benannten Fachleuten verantwortlich und namentlich deutlich erkennbar zu unterzeichnen.</w:t>
      </w:r>
    </w:p>
    <w:p w14:paraId="5E51EBB6" w14:textId="4EEC9363" w:rsidR="00777A74" w:rsidRPr="004A31F1" w:rsidRDefault="00C11361" w:rsidP="00DF0CB3">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jc w:val="left"/>
        <w:rPr>
          <w:b/>
        </w:rPr>
      </w:pPr>
      <w:r w:rsidRPr="004A31F1">
        <w:t>Die Anlagendokumentation sollte sich auf maximal 1 Ordner beschränken. Mehr als 2 Ordner werden von der DVGW CERT GmbH nicht angenommen.</w:t>
      </w:r>
    </w:p>
    <w:p w14:paraId="07CC9DD5" w14:textId="13449CA6" w:rsidR="00C11361" w:rsidRPr="004A31F1" w:rsidRDefault="00C11361" w:rsidP="00C11361">
      <w:pPr>
        <w:tabs>
          <w:tab w:val="left" w:pos="1"/>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60" w:lineRule="auto"/>
        <w:jc w:val="both"/>
        <w:rPr>
          <w:rFonts w:ascii="Arial" w:hAnsi="Arial" w:cs="Arial"/>
          <w:b/>
          <w:sz w:val="22"/>
        </w:rPr>
      </w:pPr>
      <w:r w:rsidRPr="004A31F1">
        <w:rPr>
          <w:rFonts w:ascii="Arial" w:hAnsi="Arial" w:cs="Arial"/>
          <w:b/>
          <w:sz w:val="22"/>
        </w:rPr>
        <w:t>Biogaseinspeiseanlagen</w:t>
      </w:r>
      <w:r w:rsidR="00DF0CB3" w:rsidRPr="004A31F1">
        <w:rPr>
          <w:rFonts w:ascii="Arial" w:hAnsi="Arial" w:cs="Arial"/>
          <w:b/>
          <w:sz w:val="22"/>
        </w:rPr>
        <w:t xml:space="preserve"> bzw. Wasserstoffeinspeiseanlagen</w:t>
      </w:r>
    </w:p>
    <w:p w14:paraId="4FCF9965" w14:textId="3834306D" w:rsidR="00C11361" w:rsidRPr="004A31F1" w:rsidRDefault="00C11361" w:rsidP="00C11361">
      <w:pPr>
        <w:tabs>
          <w:tab w:val="left" w:pos="1"/>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60" w:lineRule="auto"/>
        <w:jc w:val="both"/>
        <w:rPr>
          <w:rFonts w:ascii="Arial" w:hAnsi="Arial" w:cs="Arial"/>
          <w:sz w:val="22"/>
        </w:rPr>
      </w:pPr>
      <w:r w:rsidRPr="004A31F1">
        <w:rPr>
          <w:rFonts w:ascii="Arial" w:hAnsi="Arial" w:cs="Arial"/>
          <w:sz w:val="22"/>
        </w:rPr>
        <w:t>Unternehmen, die einen Antrag für die Sparte Biogaseinspeiseanlagen</w:t>
      </w:r>
      <w:r w:rsidR="00DF0CB3" w:rsidRPr="004A31F1">
        <w:rPr>
          <w:rFonts w:ascii="Arial" w:hAnsi="Arial" w:cs="Arial"/>
          <w:sz w:val="22"/>
        </w:rPr>
        <w:t xml:space="preserve"> bzw. Wasserstoffeinspeise</w:t>
      </w:r>
      <w:r w:rsidR="00250F30" w:rsidRPr="004A31F1">
        <w:rPr>
          <w:rFonts w:ascii="Arial" w:hAnsi="Arial" w:cs="Arial"/>
          <w:sz w:val="22"/>
        </w:rPr>
        <w:t>anlagen</w:t>
      </w:r>
      <w:r w:rsidRPr="004A31F1">
        <w:rPr>
          <w:rFonts w:ascii="Arial" w:hAnsi="Arial" w:cs="Arial"/>
          <w:sz w:val="22"/>
        </w:rPr>
        <w:t xml:space="preserve"> stellen, müssen (ggf. zusätzlich zur Dokumentation einer Regelanlage) eine ordnungsgemäße Dokumentation nach oben genannten Kriterien (s. GDRM-Anlage) vorlegen. Der Umfang der Dokumentation kann wegen der Komplexität der Biogaseinspeiseanlage</w:t>
      </w:r>
      <w:r w:rsidR="007569AC" w:rsidRPr="004A31F1">
        <w:rPr>
          <w:rFonts w:ascii="Arial" w:hAnsi="Arial" w:cs="Arial"/>
          <w:sz w:val="22"/>
        </w:rPr>
        <w:t>n</w:t>
      </w:r>
      <w:r w:rsidR="00FB08E4" w:rsidRPr="004A31F1">
        <w:rPr>
          <w:rFonts w:ascii="Arial" w:hAnsi="Arial" w:cs="Arial"/>
          <w:sz w:val="22"/>
        </w:rPr>
        <w:t xml:space="preserve"> bzw. Wasserstoffeinspeiseanlagen</w:t>
      </w:r>
      <w:r w:rsidRPr="004A31F1">
        <w:rPr>
          <w:rFonts w:ascii="Arial" w:hAnsi="Arial" w:cs="Arial"/>
          <w:sz w:val="22"/>
        </w:rPr>
        <w:t xml:space="preserve"> größer ausfallen als bei GDRM-Anlagen.</w:t>
      </w:r>
    </w:p>
    <w:p w14:paraId="6A3C8730" w14:textId="76E366E1" w:rsidR="00C11361" w:rsidRPr="004A31F1" w:rsidRDefault="00C11361" w:rsidP="00C11361">
      <w:pPr>
        <w:pStyle w:val="Textkrper-Einzug2"/>
        <w:tabs>
          <w:tab w:val="clear" w:pos="3600"/>
          <w:tab w:val="clear" w:pos="4320"/>
          <w:tab w:val="clear" w:pos="5040"/>
          <w:tab w:val="clear" w:pos="5760"/>
          <w:tab w:val="clear" w:pos="6480"/>
          <w:tab w:val="clear" w:pos="7200"/>
          <w:tab w:val="clear" w:pos="7920"/>
          <w:tab w:val="clear" w:pos="8640"/>
          <w:tab w:val="clear" w:pos="9360"/>
          <w:tab w:val="clear" w:pos="10080"/>
          <w:tab w:val="left" w:pos="1"/>
        </w:tabs>
        <w:ind w:left="0"/>
      </w:pPr>
      <w:r w:rsidRPr="004A31F1">
        <w:t>Für die Dokumentation von Biogas</w:t>
      </w:r>
      <w:r w:rsidR="00B976EC" w:rsidRPr="004A31F1">
        <w:t>e</w:t>
      </w:r>
      <w:r w:rsidRPr="004A31F1">
        <w:t xml:space="preserve">inspeiseanlagen </w:t>
      </w:r>
      <w:r w:rsidR="007569AC" w:rsidRPr="004A31F1">
        <w:t xml:space="preserve">bzw. Wasserstoffeinspeiseanlagen </w:t>
      </w:r>
      <w:r w:rsidRPr="004A31F1">
        <w:t>sollte die DVGW-Information Gas Nr. 15 zur Orientierung herangezogen werden.</w:t>
      </w:r>
    </w:p>
    <w:p w14:paraId="26DCD90F" w14:textId="4151D9DB" w:rsidR="00813A2F" w:rsidRPr="000E6C9D" w:rsidRDefault="00DB39B5" w:rsidP="006F0184">
      <w:pPr>
        <w:tabs>
          <w:tab w:val="left" w:pos="1"/>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60" w:lineRule="auto"/>
        <w:jc w:val="both"/>
        <w:rPr>
          <w:rFonts w:ascii="Arial" w:hAnsi="Arial" w:cs="Arial"/>
          <w:b/>
          <w:sz w:val="22"/>
          <w:highlight w:val="darkGray"/>
        </w:rPr>
      </w:pPr>
      <w:r w:rsidRPr="000E6C9D">
        <w:rPr>
          <w:rFonts w:ascii="Arial" w:hAnsi="Arial" w:cs="Arial"/>
          <w:b/>
          <w:sz w:val="22"/>
          <w:highlight w:val="darkGray"/>
        </w:rPr>
        <w:t xml:space="preserve">Anlagen </w:t>
      </w:r>
      <w:r w:rsidR="005C0897" w:rsidRPr="000E6C9D">
        <w:rPr>
          <w:rFonts w:ascii="Arial" w:hAnsi="Arial" w:cs="Arial"/>
          <w:b/>
          <w:sz w:val="22"/>
          <w:highlight w:val="darkGray"/>
        </w:rPr>
        <w:t>im Bereich der</w:t>
      </w:r>
      <w:r w:rsidRPr="000E6C9D">
        <w:rPr>
          <w:rFonts w:ascii="Arial" w:hAnsi="Arial" w:cs="Arial"/>
          <w:b/>
          <w:sz w:val="22"/>
          <w:highlight w:val="darkGray"/>
        </w:rPr>
        <w:t xml:space="preserve"> Elektro- und Automati</w:t>
      </w:r>
      <w:r w:rsidR="005C0897" w:rsidRPr="000E6C9D">
        <w:rPr>
          <w:rFonts w:ascii="Arial" w:hAnsi="Arial" w:cs="Arial"/>
          <w:b/>
          <w:sz w:val="22"/>
          <w:highlight w:val="darkGray"/>
        </w:rPr>
        <w:t>sierungstechnik</w:t>
      </w:r>
    </w:p>
    <w:p w14:paraId="6025F3DF" w14:textId="7B78A44D" w:rsidR="006F0184" w:rsidRPr="004A31F1" w:rsidRDefault="00DE4389" w:rsidP="00AF5FD7">
      <w:pPr>
        <w:tabs>
          <w:tab w:val="left" w:pos="1"/>
          <w:tab w:val="left" w:pos="851"/>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60" w:lineRule="auto"/>
        <w:jc w:val="both"/>
        <w:rPr>
          <w:rFonts w:ascii="Arial" w:hAnsi="Arial" w:cs="Arial"/>
          <w:bCs/>
          <w:sz w:val="22"/>
        </w:rPr>
      </w:pPr>
      <w:r w:rsidRPr="000E6C9D">
        <w:rPr>
          <w:rFonts w:ascii="Arial" w:hAnsi="Arial" w:cs="Arial"/>
          <w:bCs/>
          <w:sz w:val="22"/>
          <w:highlight w:val="darkGray"/>
        </w:rPr>
        <w:t>Unternehmen,</w:t>
      </w:r>
      <w:r w:rsidR="006F0184" w:rsidRPr="000E6C9D">
        <w:rPr>
          <w:rFonts w:ascii="Arial" w:hAnsi="Arial" w:cs="Arial"/>
          <w:bCs/>
          <w:sz w:val="22"/>
          <w:highlight w:val="darkGray"/>
        </w:rPr>
        <w:t xml:space="preserve"> die im Bereich de</w:t>
      </w:r>
      <w:r w:rsidR="008E127A" w:rsidRPr="000E6C9D">
        <w:rPr>
          <w:rFonts w:ascii="Arial" w:hAnsi="Arial" w:cs="Arial"/>
          <w:bCs/>
          <w:sz w:val="22"/>
          <w:highlight w:val="darkGray"/>
        </w:rPr>
        <w:t>r Elektro- bzw. Elektro- und Automatisierungstechnik</w:t>
      </w:r>
      <w:r w:rsidR="0050465B" w:rsidRPr="000E6C9D">
        <w:rPr>
          <w:rFonts w:ascii="Arial" w:hAnsi="Arial" w:cs="Arial"/>
          <w:bCs/>
          <w:sz w:val="22"/>
          <w:highlight w:val="darkGray"/>
        </w:rPr>
        <w:t xml:space="preserve"> tätig sind</w:t>
      </w:r>
      <w:r w:rsidR="006B703D" w:rsidRPr="000E6C9D">
        <w:rPr>
          <w:rFonts w:ascii="Arial" w:hAnsi="Arial" w:cs="Arial"/>
          <w:bCs/>
          <w:sz w:val="22"/>
          <w:highlight w:val="darkGray"/>
        </w:rPr>
        <w:t>,</w:t>
      </w:r>
      <w:r w:rsidR="0050465B" w:rsidRPr="000E6C9D">
        <w:rPr>
          <w:rFonts w:ascii="Arial" w:hAnsi="Arial" w:cs="Arial"/>
          <w:bCs/>
          <w:sz w:val="22"/>
          <w:highlight w:val="darkGray"/>
        </w:rPr>
        <w:t xml:space="preserve"> </w:t>
      </w:r>
      <w:r w:rsidR="00B722B2" w:rsidRPr="000E6C9D">
        <w:rPr>
          <w:rFonts w:ascii="Arial" w:hAnsi="Arial" w:cs="Arial"/>
          <w:bCs/>
          <w:sz w:val="22"/>
          <w:highlight w:val="darkGray"/>
        </w:rPr>
        <w:t>müssen</w:t>
      </w:r>
      <w:r w:rsidR="0050465B" w:rsidRPr="000E6C9D">
        <w:rPr>
          <w:rFonts w:ascii="Arial" w:hAnsi="Arial" w:cs="Arial"/>
          <w:bCs/>
          <w:sz w:val="22"/>
          <w:highlight w:val="darkGray"/>
        </w:rPr>
        <w:t xml:space="preserve"> eine</w:t>
      </w:r>
      <w:r w:rsidR="008E127A" w:rsidRPr="000E6C9D">
        <w:rPr>
          <w:rFonts w:ascii="Arial" w:hAnsi="Arial" w:cs="Arial"/>
          <w:bCs/>
          <w:sz w:val="22"/>
          <w:highlight w:val="darkGray"/>
        </w:rPr>
        <w:t xml:space="preserve"> </w:t>
      </w:r>
      <w:r w:rsidR="006F0184" w:rsidRPr="000E6C9D">
        <w:rPr>
          <w:rFonts w:ascii="Arial" w:hAnsi="Arial" w:cs="Arial"/>
          <w:bCs/>
          <w:sz w:val="22"/>
          <w:highlight w:val="darkGray"/>
        </w:rPr>
        <w:t>Dokumentation einer geplanten und geprüften Anlage</w:t>
      </w:r>
      <w:r w:rsidR="008A6521" w:rsidRPr="000E6C9D">
        <w:rPr>
          <w:rFonts w:ascii="Arial" w:hAnsi="Arial" w:cs="Arial"/>
          <w:bCs/>
          <w:sz w:val="22"/>
          <w:highlight w:val="darkGray"/>
        </w:rPr>
        <w:t xml:space="preserve"> vorhalten</w:t>
      </w:r>
      <w:r w:rsidR="006F0184" w:rsidRPr="000E6C9D">
        <w:rPr>
          <w:rFonts w:ascii="Arial" w:hAnsi="Arial" w:cs="Arial"/>
          <w:bCs/>
          <w:sz w:val="22"/>
          <w:highlight w:val="darkGray"/>
        </w:rPr>
        <w:t xml:space="preserve">. Diese </w:t>
      </w:r>
      <w:r w:rsidR="006B703D" w:rsidRPr="000E6C9D">
        <w:rPr>
          <w:rFonts w:ascii="Arial" w:hAnsi="Arial" w:cs="Arial"/>
          <w:bCs/>
          <w:sz w:val="22"/>
          <w:highlight w:val="darkGray"/>
        </w:rPr>
        <w:t>muss</w:t>
      </w:r>
      <w:r w:rsidR="006F0184" w:rsidRPr="000E6C9D">
        <w:rPr>
          <w:rFonts w:ascii="Arial" w:hAnsi="Arial" w:cs="Arial"/>
          <w:bCs/>
          <w:sz w:val="22"/>
          <w:highlight w:val="darkGray"/>
        </w:rPr>
        <w:t xml:space="preserve"> am Überprüfungstag den Experten vorgelegt werden.</w:t>
      </w:r>
    </w:p>
    <w:sectPr w:rsidR="006F0184" w:rsidRPr="004A31F1" w:rsidSect="008A5687">
      <w:pgSz w:w="11906" w:h="16838" w:code="9"/>
      <w:pgMar w:top="1134" w:right="991" w:bottom="1134" w:left="1134" w:header="573"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76E5" w14:textId="77777777" w:rsidR="0058472B" w:rsidRDefault="0058472B">
      <w:r>
        <w:separator/>
      </w:r>
    </w:p>
  </w:endnote>
  <w:endnote w:type="continuationSeparator" w:id="0">
    <w:p w14:paraId="431E72E8" w14:textId="77777777" w:rsidR="0058472B" w:rsidRDefault="0058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8951" w14:textId="77777777" w:rsidR="00730305" w:rsidRPr="00071970" w:rsidRDefault="00730305" w:rsidP="00A9387C">
    <w:pPr>
      <w:pBdr>
        <w:top w:val="single" w:sz="4" w:space="1" w:color="auto"/>
      </w:pBdr>
      <w:autoSpaceDE w:val="0"/>
      <w:autoSpaceDN w:val="0"/>
      <w:adjustRightInd w:val="0"/>
      <w:jc w:val="center"/>
      <w:rPr>
        <w:rFonts w:asciiTheme="minorHAnsi" w:hAnsiTheme="minorHAnsi"/>
        <w:sz w:val="22"/>
        <w:szCs w:val="22"/>
      </w:rPr>
    </w:pPr>
    <w:r w:rsidRPr="00071970">
      <w:rPr>
        <w:rFonts w:asciiTheme="minorHAnsi" w:hAnsiTheme="minorHAnsi" w:cs="Arial"/>
        <w:sz w:val="22"/>
        <w:szCs w:val="22"/>
        <w:vertAlign w:val="superscript"/>
      </w:rPr>
      <w:t>©</w:t>
    </w:r>
    <w:r w:rsidRPr="00071970">
      <w:rPr>
        <w:rFonts w:asciiTheme="minorHAnsi" w:hAnsiTheme="minorHAnsi"/>
        <w:sz w:val="22"/>
        <w:szCs w:val="22"/>
      </w:rPr>
      <w:t>DVGW CERT GmbH</w:t>
    </w:r>
    <w:r w:rsidRPr="00071970">
      <w:rPr>
        <w:rFonts w:asciiTheme="minorHAnsi" w:hAnsiTheme="minorHAnsi"/>
        <w:sz w:val="22"/>
        <w:szCs w:val="22"/>
      </w:rPr>
      <w:tab/>
    </w:r>
    <w:r w:rsidRPr="00071970">
      <w:rPr>
        <w:rFonts w:asciiTheme="minorHAnsi" w:hAnsiTheme="minorHAnsi"/>
        <w:sz w:val="22"/>
        <w:szCs w:val="22"/>
      </w:rPr>
      <w:tab/>
      <w:t xml:space="preserve">        Zertifizierungsbereich: Fachunternehmen                         Seite </w:t>
    </w:r>
    <w:r w:rsidRPr="00071970">
      <w:rPr>
        <w:rFonts w:asciiTheme="minorHAnsi" w:hAnsiTheme="minorHAnsi"/>
        <w:b/>
        <w:sz w:val="22"/>
        <w:szCs w:val="22"/>
      </w:rPr>
      <w:fldChar w:fldCharType="begin"/>
    </w:r>
    <w:r w:rsidRPr="00071970">
      <w:rPr>
        <w:rFonts w:asciiTheme="minorHAnsi" w:hAnsiTheme="minorHAnsi"/>
        <w:b/>
        <w:sz w:val="22"/>
        <w:szCs w:val="22"/>
      </w:rPr>
      <w:instrText>PAGE  \* Arabic  \* MERGEFORMAT</w:instrText>
    </w:r>
    <w:r w:rsidRPr="00071970">
      <w:rPr>
        <w:rFonts w:asciiTheme="minorHAnsi" w:hAnsiTheme="minorHAnsi"/>
        <w:b/>
        <w:sz w:val="22"/>
        <w:szCs w:val="22"/>
      </w:rPr>
      <w:fldChar w:fldCharType="separate"/>
    </w:r>
    <w:r w:rsidR="0064419D">
      <w:rPr>
        <w:rFonts w:asciiTheme="minorHAnsi" w:hAnsiTheme="minorHAnsi"/>
        <w:b/>
        <w:noProof/>
        <w:sz w:val="22"/>
        <w:szCs w:val="22"/>
      </w:rPr>
      <w:t>12</w:t>
    </w:r>
    <w:r w:rsidRPr="00071970">
      <w:rPr>
        <w:rFonts w:asciiTheme="minorHAnsi" w:hAnsiTheme="minorHAnsi"/>
        <w:b/>
        <w:sz w:val="22"/>
        <w:szCs w:val="22"/>
      </w:rPr>
      <w:fldChar w:fldCharType="end"/>
    </w:r>
    <w:r w:rsidRPr="00071970">
      <w:rPr>
        <w:rFonts w:asciiTheme="minorHAnsi" w:hAnsiTheme="minorHAnsi"/>
        <w:sz w:val="22"/>
        <w:szCs w:val="22"/>
      </w:rPr>
      <w:t xml:space="preserve"> von </w:t>
    </w:r>
    <w:r w:rsidRPr="00071970">
      <w:rPr>
        <w:rFonts w:asciiTheme="minorHAnsi" w:hAnsiTheme="minorHAnsi"/>
        <w:sz w:val="22"/>
        <w:szCs w:val="22"/>
      </w:rPr>
      <w:fldChar w:fldCharType="begin"/>
    </w:r>
    <w:r w:rsidRPr="00071970">
      <w:rPr>
        <w:rFonts w:asciiTheme="minorHAnsi" w:hAnsiTheme="minorHAnsi"/>
        <w:sz w:val="22"/>
        <w:szCs w:val="22"/>
      </w:rPr>
      <w:instrText>NUMPAGES  \* Arabic  \* MERGEFORMAT</w:instrText>
    </w:r>
    <w:r w:rsidRPr="00071970">
      <w:rPr>
        <w:rFonts w:asciiTheme="minorHAnsi" w:hAnsiTheme="minorHAnsi"/>
        <w:sz w:val="22"/>
        <w:szCs w:val="22"/>
      </w:rPr>
      <w:fldChar w:fldCharType="separate"/>
    </w:r>
    <w:r w:rsidR="0064419D" w:rsidRPr="0064419D">
      <w:rPr>
        <w:rFonts w:asciiTheme="minorHAnsi" w:hAnsiTheme="minorHAnsi"/>
        <w:b/>
        <w:noProof/>
        <w:sz w:val="22"/>
        <w:szCs w:val="22"/>
      </w:rPr>
      <w:t>12</w:t>
    </w:r>
    <w:r w:rsidRPr="00071970">
      <w:rPr>
        <w:rFonts w:asciiTheme="minorHAnsi" w:hAnsiTheme="minorHAnsi"/>
        <w:sz w:val="22"/>
        <w:szCs w:val="22"/>
      </w:rPr>
      <w:fldChar w:fldCharType="end"/>
    </w:r>
  </w:p>
  <w:p w14:paraId="6857B560" w14:textId="77777777" w:rsidR="00730305" w:rsidRDefault="00730305" w:rsidP="00071970">
    <w:pPr>
      <w:pBdr>
        <w:top w:val="single" w:sz="4" w:space="1" w:color="auto"/>
      </w:pBdr>
      <w:tabs>
        <w:tab w:val="left" w:pos="3402"/>
        <w:tab w:val="left" w:pos="8222"/>
      </w:tabs>
      <w:autoSpaceDE w:val="0"/>
      <w:autoSpaceDN w:val="0"/>
      <w:adjustRightInd w:val="0"/>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D328F" w14:textId="77777777" w:rsidR="0066651C" w:rsidRPr="00071970" w:rsidRDefault="0066651C" w:rsidP="0066651C">
    <w:pPr>
      <w:pBdr>
        <w:top w:val="single" w:sz="4" w:space="1" w:color="auto"/>
      </w:pBdr>
      <w:autoSpaceDE w:val="0"/>
      <w:autoSpaceDN w:val="0"/>
      <w:adjustRightInd w:val="0"/>
      <w:ind w:firstLine="426"/>
      <w:rPr>
        <w:rFonts w:asciiTheme="minorHAnsi" w:hAnsiTheme="minorHAnsi"/>
        <w:sz w:val="22"/>
        <w:szCs w:val="22"/>
      </w:rPr>
    </w:pPr>
    <w:r w:rsidRPr="00071970">
      <w:rPr>
        <w:rFonts w:asciiTheme="minorHAnsi" w:hAnsiTheme="minorHAnsi" w:cs="Arial"/>
        <w:sz w:val="22"/>
        <w:szCs w:val="22"/>
        <w:vertAlign w:val="superscript"/>
      </w:rPr>
      <w:t>©</w:t>
    </w:r>
    <w:r>
      <w:rPr>
        <w:rFonts w:asciiTheme="minorHAnsi" w:hAnsiTheme="minorHAnsi"/>
        <w:sz w:val="22"/>
        <w:szCs w:val="22"/>
      </w:rPr>
      <w:t>DVGW CERT GmbH</w:t>
    </w:r>
    <w:r>
      <w:rPr>
        <w:rFonts w:asciiTheme="minorHAnsi" w:hAnsiTheme="minorHAnsi"/>
        <w:sz w:val="22"/>
        <w:szCs w:val="22"/>
      </w:rPr>
      <w:tab/>
    </w:r>
    <w:r>
      <w:rPr>
        <w:rFonts w:asciiTheme="minorHAnsi" w:hAnsiTheme="minorHAnsi"/>
        <w:sz w:val="22"/>
        <w:szCs w:val="22"/>
      </w:rPr>
      <w:tab/>
      <w:t xml:space="preserve">    </w:t>
    </w:r>
    <w:r w:rsidRPr="00071970">
      <w:rPr>
        <w:rFonts w:asciiTheme="minorHAnsi" w:hAnsiTheme="minorHAnsi"/>
        <w:sz w:val="22"/>
        <w:szCs w:val="22"/>
      </w:rPr>
      <w:t xml:space="preserve"> Zertifizierungsbereich: Fachunternehmen                         </w:t>
    </w:r>
  </w:p>
  <w:p w14:paraId="5A396FEA" w14:textId="77777777" w:rsidR="00730305" w:rsidRDefault="0073030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AF36" w14:textId="77777777" w:rsidR="00730305" w:rsidRPr="008A5687" w:rsidRDefault="00730305" w:rsidP="00071970">
    <w:pPr>
      <w:pBdr>
        <w:top w:val="single" w:sz="4" w:space="1" w:color="auto"/>
      </w:pBdr>
      <w:autoSpaceDE w:val="0"/>
      <w:autoSpaceDN w:val="0"/>
      <w:adjustRightInd w:val="0"/>
      <w:rPr>
        <w:rFonts w:asciiTheme="minorHAnsi" w:hAnsiTheme="minorHAnsi"/>
        <w:b/>
        <w:sz w:val="22"/>
        <w:szCs w:val="22"/>
      </w:rPr>
    </w:pPr>
    <w:r w:rsidRPr="00071970">
      <w:rPr>
        <w:rFonts w:asciiTheme="minorHAnsi" w:hAnsiTheme="minorHAnsi" w:cs="Arial"/>
        <w:sz w:val="22"/>
        <w:szCs w:val="22"/>
        <w:vertAlign w:val="superscript"/>
      </w:rPr>
      <w:t>©</w:t>
    </w:r>
    <w:r w:rsidRPr="00071970">
      <w:rPr>
        <w:rFonts w:asciiTheme="minorHAnsi" w:hAnsiTheme="minorHAnsi"/>
        <w:sz w:val="22"/>
        <w:szCs w:val="22"/>
      </w:rPr>
      <w:t>DVGW CERT GmbH</w:t>
    </w:r>
    <w:r w:rsidRPr="00071970">
      <w:rPr>
        <w:rFonts w:asciiTheme="minorHAnsi" w:hAnsiTheme="minorHAnsi"/>
        <w:sz w:val="22"/>
        <w:szCs w:val="22"/>
      </w:rPr>
      <w:tab/>
    </w:r>
    <w:r w:rsidRPr="00071970">
      <w:rPr>
        <w:rFonts w:asciiTheme="minorHAnsi" w:hAnsiTheme="minorHAnsi"/>
        <w:sz w:val="22"/>
        <w:szCs w:val="22"/>
      </w:rPr>
      <w:tab/>
      <w:t xml:space="preserve">        Zertifizierungsbereich: Fachunternehmen                         Seite </w:t>
    </w:r>
    <w:r>
      <w:rPr>
        <w:rFonts w:asciiTheme="minorHAnsi" w:hAnsiTheme="minorHAnsi"/>
        <w:b/>
        <w:sz w:val="22"/>
        <w:szCs w:val="22"/>
      </w:rPr>
      <w:fldChar w:fldCharType="begin"/>
    </w:r>
    <w:r>
      <w:rPr>
        <w:rFonts w:asciiTheme="minorHAnsi" w:hAnsiTheme="minorHAnsi"/>
        <w:b/>
        <w:sz w:val="22"/>
        <w:szCs w:val="22"/>
      </w:rPr>
      <w:instrText xml:space="preserve"> PAGE  \* Arabic  \* MERGEFORMAT </w:instrText>
    </w:r>
    <w:r>
      <w:rPr>
        <w:rFonts w:asciiTheme="minorHAnsi" w:hAnsiTheme="minorHAnsi"/>
        <w:b/>
        <w:sz w:val="22"/>
        <w:szCs w:val="22"/>
      </w:rPr>
      <w:fldChar w:fldCharType="separate"/>
    </w:r>
    <w:r w:rsidR="0064419D">
      <w:rPr>
        <w:rFonts w:asciiTheme="minorHAnsi" w:hAnsiTheme="minorHAnsi"/>
        <w:b/>
        <w:noProof/>
        <w:sz w:val="22"/>
        <w:szCs w:val="22"/>
      </w:rPr>
      <w:t>18</w:t>
    </w:r>
    <w:r>
      <w:rPr>
        <w:rFonts w:asciiTheme="minorHAnsi" w:hAnsiTheme="minorHAnsi"/>
        <w:b/>
        <w:sz w:val="22"/>
        <w:szCs w:val="22"/>
      </w:rPr>
      <w:fldChar w:fldCharType="end"/>
    </w:r>
    <w:r w:rsidRPr="00071970">
      <w:rPr>
        <w:rFonts w:asciiTheme="minorHAnsi" w:hAnsiTheme="minorHAnsi"/>
        <w:sz w:val="22"/>
        <w:szCs w:val="22"/>
      </w:rPr>
      <w:t xml:space="preserve"> von </w:t>
    </w:r>
    <w:r w:rsidRPr="00071970">
      <w:rPr>
        <w:rFonts w:asciiTheme="minorHAnsi" w:hAnsiTheme="minorHAnsi"/>
        <w:sz w:val="22"/>
        <w:szCs w:val="22"/>
      </w:rPr>
      <w:fldChar w:fldCharType="begin"/>
    </w:r>
    <w:r w:rsidRPr="00071970">
      <w:rPr>
        <w:rFonts w:asciiTheme="minorHAnsi" w:hAnsiTheme="minorHAnsi"/>
        <w:sz w:val="22"/>
        <w:szCs w:val="22"/>
      </w:rPr>
      <w:instrText>NUMPAGES  \* Arabic  \* MERGEFORMAT</w:instrText>
    </w:r>
    <w:r w:rsidRPr="00071970">
      <w:rPr>
        <w:rFonts w:asciiTheme="minorHAnsi" w:hAnsiTheme="minorHAnsi"/>
        <w:sz w:val="22"/>
        <w:szCs w:val="22"/>
      </w:rPr>
      <w:fldChar w:fldCharType="separate"/>
    </w:r>
    <w:r w:rsidR="0064419D" w:rsidRPr="0064419D">
      <w:rPr>
        <w:rFonts w:asciiTheme="minorHAnsi" w:hAnsiTheme="minorHAnsi"/>
        <w:b/>
        <w:noProof/>
        <w:sz w:val="22"/>
        <w:szCs w:val="22"/>
      </w:rPr>
      <w:t>18</w:t>
    </w:r>
    <w:r w:rsidRPr="00071970">
      <w:rPr>
        <w:rFonts w:asciiTheme="minorHAnsi" w:hAnsiTheme="minorHAnsi"/>
        <w:sz w:val="22"/>
        <w:szCs w:val="22"/>
      </w:rPr>
      <w:fldChar w:fldCharType="end"/>
    </w:r>
  </w:p>
  <w:p w14:paraId="693C6F79" w14:textId="77777777" w:rsidR="00730305" w:rsidRDefault="00730305" w:rsidP="00071970">
    <w:pPr>
      <w:pBdr>
        <w:top w:val="single" w:sz="4" w:space="1" w:color="auto"/>
      </w:pBdr>
      <w:tabs>
        <w:tab w:val="left" w:pos="3402"/>
        <w:tab w:val="left" w:pos="8222"/>
      </w:tabs>
      <w:autoSpaceDE w:val="0"/>
      <w:autoSpaceDN w:val="0"/>
      <w:adjustRightInd w:val="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190E" w14:textId="77777777" w:rsidR="0058472B" w:rsidRDefault="0058472B">
      <w:r>
        <w:separator/>
      </w:r>
    </w:p>
  </w:footnote>
  <w:footnote w:type="continuationSeparator" w:id="0">
    <w:p w14:paraId="32078E14" w14:textId="77777777" w:rsidR="0058472B" w:rsidRDefault="0058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jc w:val="center"/>
      <w:tblCellMar>
        <w:left w:w="70" w:type="dxa"/>
        <w:right w:w="70" w:type="dxa"/>
      </w:tblCellMar>
      <w:tblLook w:val="0000" w:firstRow="0" w:lastRow="0" w:firstColumn="0" w:lastColumn="0" w:noHBand="0" w:noVBand="0"/>
    </w:tblPr>
    <w:tblGrid>
      <w:gridCol w:w="10207"/>
    </w:tblGrid>
    <w:tr w:rsidR="00730305" w14:paraId="5AA1147B" w14:textId="77777777" w:rsidTr="00730305">
      <w:trPr>
        <w:cantSplit/>
        <w:tblHeader/>
        <w:jc w:val="center"/>
      </w:trPr>
      <w:tc>
        <w:tcPr>
          <w:tcW w:w="10207" w:type="dxa"/>
          <w:vAlign w:val="center"/>
        </w:tcPr>
        <w:p w14:paraId="426456D6" w14:textId="77777777" w:rsidR="00730305" w:rsidRDefault="00730305" w:rsidP="00730305">
          <w:pPr>
            <w:pStyle w:val="Kopfzeile"/>
            <w:ind w:left="-142"/>
            <w:rPr>
              <w:rFonts w:ascii="Arial" w:hAnsi="Arial" w:cs="Arial"/>
              <w:b/>
              <w:bCs/>
              <w:sz w:val="24"/>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7"/>
            <w:gridCol w:w="6056"/>
            <w:gridCol w:w="851"/>
            <w:gridCol w:w="1314"/>
          </w:tblGrid>
          <w:tr w:rsidR="00730305" w14:paraId="49F06566" w14:textId="77777777" w:rsidTr="00F52F7A">
            <w:trPr>
              <w:trHeight w:val="291"/>
              <w:jc w:val="center"/>
            </w:trPr>
            <w:tc>
              <w:tcPr>
                <w:tcW w:w="1787" w:type="dxa"/>
                <w:vMerge w:val="restart"/>
                <w:vAlign w:val="center"/>
              </w:tcPr>
              <w:p w14:paraId="1E641953" w14:textId="5130F713" w:rsidR="00730305" w:rsidRDefault="00CB19AA" w:rsidP="00730305">
                <w:pPr>
                  <w:pStyle w:val="Kopfzeile"/>
                  <w:jc w:val="center"/>
                </w:pPr>
                <w:r>
                  <w:rPr>
                    <w:rFonts w:ascii="Arial" w:hAnsi="Arial" w:cs="Arial"/>
                    <w:noProof/>
                    <w:sz w:val="14"/>
                  </w:rPr>
                  <w:drawing>
                    <wp:anchor distT="0" distB="0" distL="114300" distR="114300" simplePos="0" relativeHeight="251660800" behindDoc="0" locked="0" layoutInCell="1" allowOverlap="1" wp14:anchorId="2C3A6209" wp14:editId="13E2FD6B">
                      <wp:simplePos x="0" y="0"/>
                      <wp:positionH relativeFrom="column">
                        <wp:posOffset>179070</wp:posOffset>
                      </wp:positionH>
                      <wp:positionV relativeFrom="paragraph">
                        <wp:posOffset>-10160</wp:posOffset>
                      </wp:positionV>
                      <wp:extent cx="586105" cy="600075"/>
                      <wp:effectExtent l="0" t="0" r="4445" b="9525"/>
                      <wp:wrapNone/>
                      <wp:docPr id="7190768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032" t="6822" r="10048" b="11250"/>
                              <a:stretch/>
                            </pic:blipFill>
                            <pic:spPr bwMode="auto">
                              <a:xfrm>
                                <a:off x="0" y="0"/>
                                <a:ext cx="586105" cy="600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056" w:type="dxa"/>
                <w:vMerge w:val="restart"/>
                <w:vAlign w:val="center"/>
              </w:tcPr>
              <w:p w14:paraId="012C46DE" w14:textId="77777777" w:rsidR="00730305" w:rsidRDefault="00730305" w:rsidP="00730305">
                <w:pPr>
                  <w:pStyle w:val="Kopfzeile"/>
                  <w:rPr>
                    <w:rFonts w:ascii="Arial" w:hAnsi="Arial" w:cs="Arial"/>
                    <w:b/>
                    <w:bCs/>
                    <w:sz w:val="24"/>
                  </w:rPr>
                </w:pPr>
              </w:p>
              <w:p w14:paraId="1AA77197" w14:textId="77777777" w:rsidR="00730305" w:rsidRDefault="00730305" w:rsidP="00730305">
                <w:pPr>
                  <w:pStyle w:val="Kopfzeile"/>
                  <w:jc w:val="center"/>
                  <w:rPr>
                    <w:rFonts w:ascii="Arial" w:hAnsi="Arial" w:cs="Arial"/>
                    <w:b/>
                    <w:bCs/>
                    <w:sz w:val="24"/>
                  </w:rPr>
                </w:pPr>
                <w:r>
                  <w:rPr>
                    <w:rFonts w:ascii="Arial" w:hAnsi="Arial" w:cs="Arial"/>
                    <w:b/>
                    <w:bCs/>
                    <w:sz w:val="24"/>
                  </w:rPr>
                  <w:t>Erläuterungen zum Antrag G 493-1</w:t>
                </w:r>
              </w:p>
              <w:p w14:paraId="24BD7783" w14:textId="77777777" w:rsidR="00730305" w:rsidRPr="00B343F7" w:rsidRDefault="00730305" w:rsidP="00730305">
                <w:pPr>
                  <w:pStyle w:val="Kopfzeile"/>
                  <w:rPr>
                    <w:rFonts w:ascii="Arial" w:hAnsi="Arial" w:cs="Arial"/>
                    <w:b/>
                    <w:sz w:val="22"/>
                    <w:szCs w:val="22"/>
                  </w:rPr>
                </w:pPr>
              </w:p>
            </w:tc>
            <w:tc>
              <w:tcPr>
                <w:tcW w:w="2165" w:type="dxa"/>
                <w:gridSpan w:val="2"/>
                <w:vAlign w:val="center"/>
              </w:tcPr>
              <w:p w14:paraId="139EB0C6" w14:textId="17614D05" w:rsidR="00730305" w:rsidRPr="00A6389D" w:rsidRDefault="0066651C" w:rsidP="00A6389D">
                <w:pPr>
                  <w:pStyle w:val="Kopfzeile"/>
                  <w:jc w:val="center"/>
                  <w:rPr>
                    <w:rFonts w:ascii="Calibri" w:hAnsi="Calibri" w:cs="Arial"/>
                    <w:sz w:val="22"/>
                    <w:szCs w:val="16"/>
                  </w:rPr>
                </w:pPr>
                <w:r w:rsidRPr="0073234E">
                  <w:rPr>
                    <w:rFonts w:ascii="Calibri" w:hAnsi="Calibri" w:cs="Arial"/>
                    <w:sz w:val="22"/>
                    <w:szCs w:val="16"/>
                  </w:rPr>
                  <w:t>70094</w:t>
                </w:r>
                <w:r w:rsidR="00F52F7A">
                  <w:rPr>
                    <w:rFonts w:ascii="Calibri" w:hAnsi="Calibri" w:cs="Arial"/>
                    <w:sz w:val="22"/>
                    <w:szCs w:val="16"/>
                  </w:rPr>
                  <w:t>_2024</w:t>
                </w:r>
                <w:r w:rsidRPr="0073234E">
                  <w:rPr>
                    <w:rFonts w:ascii="Calibri" w:hAnsi="Calibri" w:cs="Arial"/>
                    <w:sz w:val="22"/>
                    <w:szCs w:val="16"/>
                  </w:rPr>
                  <w:t>-0</w:t>
                </w:r>
                <w:r w:rsidR="0059672F">
                  <w:rPr>
                    <w:rFonts w:ascii="Calibri" w:hAnsi="Calibri" w:cs="Arial"/>
                    <w:sz w:val="22"/>
                    <w:szCs w:val="16"/>
                  </w:rPr>
                  <w:t>2</w:t>
                </w:r>
                <w:r w:rsidR="0020671B">
                  <w:rPr>
                    <w:rFonts w:ascii="Calibri" w:hAnsi="Calibri" w:cs="Arial"/>
                    <w:sz w:val="22"/>
                    <w:szCs w:val="16"/>
                  </w:rPr>
                  <w:t>-</w:t>
                </w:r>
                <w:r w:rsidR="00015958" w:rsidRPr="0073234E">
                  <w:rPr>
                    <w:rFonts w:ascii="Calibri" w:hAnsi="Calibri" w:cs="Arial"/>
                    <w:sz w:val="22"/>
                    <w:szCs w:val="16"/>
                  </w:rPr>
                  <w:t>G</w:t>
                </w:r>
                <w:r w:rsidRPr="0073234E">
                  <w:rPr>
                    <w:rFonts w:ascii="Calibri" w:hAnsi="Calibri" w:cs="Arial"/>
                    <w:sz w:val="22"/>
                    <w:szCs w:val="16"/>
                  </w:rPr>
                  <w:t>-DE</w:t>
                </w:r>
              </w:p>
            </w:tc>
          </w:tr>
          <w:tr w:rsidR="00730305" w14:paraId="6B6D7C3A" w14:textId="77777777" w:rsidTr="00F52F7A">
            <w:trPr>
              <w:trHeight w:val="251"/>
              <w:jc w:val="center"/>
            </w:trPr>
            <w:tc>
              <w:tcPr>
                <w:tcW w:w="1787" w:type="dxa"/>
                <w:vMerge/>
              </w:tcPr>
              <w:p w14:paraId="266EC47F" w14:textId="77777777" w:rsidR="00730305" w:rsidRDefault="00730305" w:rsidP="00730305">
                <w:pPr>
                  <w:pStyle w:val="Kopfzeile"/>
                  <w:rPr>
                    <w:noProof/>
                  </w:rPr>
                </w:pPr>
              </w:p>
            </w:tc>
            <w:tc>
              <w:tcPr>
                <w:tcW w:w="6056" w:type="dxa"/>
                <w:vMerge/>
              </w:tcPr>
              <w:p w14:paraId="02751468" w14:textId="77777777" w:rsidR="00730305" w:rsidRDefault="00730305" w:rsidP="00730305">
                <w:pPr>
                  <w:pStyle w:val="Kopfzeile"/>
                </w:pPr>
              </w:p>
            </w:tc>
            <w:tc>
              <w:tcPr>
                <w:tcW w:w="851" w:type="dxa"/>
              </w:tcPr>
              <w:p w14:paraId="609C8C35"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Dok.-Art</w:t>
                </w:r>
              </w:p>
            </w:tc>
            <w:tc>
              <w:tcPr>
                <w:tcW w:w="1314" w:type="dxa"/>
              </w:tcPr>
              <w:p w14:paraId="70BBB075" w14:textId="77777777" w:rsidR="00730305" w:rsidRPr="00470757" w:rsidRDefault="00730305" w:rsidP="00730305">
                <w:pPr>
                  <w:pStyle w:val="Kopfzeile"/>
                  <w:rPr>
                    <w:rFonts w:ascii="Calibri" w:hAnsi="Calibri" w:cs="Arial"/>
                    <w:sz w:val="16"/>
                    <w:szCs w:val="16"/>
                  </w:rPr>
                </w:pPr>
                <w:r w:rsidRPr="00470757">
                  <w:rPr>
                    <w:rFonts w:ascii="Calibri" w:hAnsi="Calibri" w:cs="Arial"/>
                    <w:sz w:val="16"/>
                    <w:szCs w:val="16"/>
                  </w:rPr>
                  <w:t>Leitfaden</w:t>
                </w:r>
              </w:p>
            </w:tc>
          </w:tr>
          <w:tr w:rsidR="00730305" w14:paraId="11B3E81E" w14:textId="77777777" w:rsidTr="00F52F7A">
            <w:trPr>
              <w:trHeight w:val="253"/>
              <w:jc w:val="center"/>
            </w:trPr>
            <w:tc>
              <w:tcPr>
                <w:tcW w:w="1787" w:type="dxa"/>
                <w:vMerge/>
              </w:tcPr>
              <w:p w14:paraId="6243A37F" w14:textId="77777777" w:rsidR="00730305" w:rsidRDefault="00730305" w:rsidP="00730305">
                <w:pPr>
                  <w:pStyle w:val="Kopfzeile"/>
                  <w:rPr>
                    <w:noProof/>
                  </w:rPr>
                </w:pPr>
              </w:p>
            </w:tc>
            <w:tc>
              <w:tcPr>
                <w:tcW w:w="6056" w:type="dxa"/>
                <w:vMerge/>
              </w:tcPr>
              <w:p w14:paraId="57E424AA" w14:textId="77777777" w:rsidR="00730305" w:rsidRDefault="00730305" w:rsidP="00730305">
                <w:pPr>
                  <w:pStyle w:val="Kopfzeile"/>
                </w:pPr>
              </w:p>
            </w:tc>
            <w:tc>
              <w:tcPr>
                <w:tcW w:w="851" w:type="dxa"/>
              </w:tcPr>
              <w:p w14:paraId="665F6C51"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Verfasser</w:t>
                </w:r>
              </w:p>
            </w:tc>
            <w:tc>
              <w:tcPr>
                <w:tcW w:w="1314" w:type="dxa"/>
              </w:tcPr>
              <w:p w14:paraId="75CB421A" w14:textId="2B6F76BF" w:rsidR="00730305" w:rsidRPr="00470757" w:rsidRDefault="002A7F6B" w:rsidP="00730305">
                <w:pPr>
                  <w:pStyle w:val="Kopfzeile"/>
                  <w:rPr>
                    <w:rFonts w:ascii="Calibri" w:hAnsi="Calibri" w:cs="Arial"/>
                    <w:sz w:val="16"/>
                    <w:szCs w:val="16"/>
                  </w:rPr>
                </w:pPr>
                <w:r>
                  <w:rPr>
                    <w:rFonts w:ascii="Calibri" w:hAnsi="Calibri" w:cs="Arial"/>
                    <w:sz w:val="16"/>
                    <w:szCs w:val="16"/>
                  </w:rPr>
                  <w:t>Stroobants</w:t>
                </w:r>
              </w:p>
            </w:tc>
          </w:tr>
          <w:tr w:rsidR="00730305" w14:paraId="7717721C" w14:textId="77777777" w:rsidTr="00F52F7A">
            <w:trPr>
              <w:trHeight w:val="226"/>
              <w:jc w:val="center"/>
            </w:trPr>
            <w:tc>
              <w:tcPr>
                <w:tcW w:w="1787" w:type="dxa"/>
                <w:vMerge/>
              </w:tcPr>
              <w:p w14:paraId="3DDC865D" w14:textId="77777777" w:rsidR="00730305" w:rsidRDefault="00730305" w:rsidP="00730305">
                <w:pPr>
                  <w:pStyle w:val="Kopfzeile"/>
                  <w:rPr>
                    <w:noProof/>
                  </w:rPr>
                </w:pPr>
              </w:p>
            </w:tc>
            <w:tc>
              <w:tcPr>
                <w:tcW w:w="6056" w:type="dxa"/>
                <w:vMerge/>
              </w:tcPr>
              <w:p w14:paraId="501B71DB" w14:textId="77777777" w:rsidR="00730305" w:rsidRDefault="00730305" w:rsidP="00730305">
                <w:pPr>
                  <w:pStyle w:val="Kopfzeile"/>
                </w:pPr>
              </w:p>
            </w:tc>
            <w:tc>
              <w:tcPr>
                <w:tcW w:w="851" w:type="dxa"/>
              </w:tcPr>
              <w:p w14:paraId="47EBB0C1" w14:textId="77777777" w:rsidR="00730305" w:rsidRPr="00470757" w:rsidRDefault="00730305" w:rsidP="00730305">
                <w:pPr>
                  <w:pStyle w:val="Kopfzeile"/>
                  <w:rPr>
                    <w:rFonts w:ascii="Calibri" w:hAnsi="Calibri"/>
                    <w:sz w:val="16"/>
                    <w:szCs w:val="16"/>
                  </w:rPr>
                </w:pPr>
                <w:r w:rsidRPr="00470757">
                  <w:rPr>
                    <w:rFonts w:ascii="Calibri" w:hAnsi="Calibri"/>
                    <w:sz w:val="16"/>
                    <w:szCs w:val="16"/>
                  </w:rPr>
                  <w:t>Stand</w:t>
                </w:r>
              </w:p>
            </w:tc>
            <w:tc>
              <w:tcPr>
                <w:tcW w:w="1314" w:type="dxa"/>
              </w:tcPr>
              <w:p w14:paraId="37E8BFEB" w14:textId="4306F185" w:rsidR="00730305" w:rsidRPr="00470757" w:rsidRDefault="009B3847" w:rsidP="00730305">
                <w:pPr>
                  <w:pStyle w:val="Kopfzeile"/>
                  <w:rPr>
                    <w:rFonts w:ascii="Calibri" w:hAnsi="Calibri" w:cs="Arial"/>
                    <w:sz w:val="16"/>
                    <w:szCs w:val="16"/>
                  </w:rPr>
                </w:pPr>
                <w:r>
                  <w:rPr>
                    <w:rFonts w:ascii="Calibri" w:hAnsi="Calibri" w:cs="Arial"/>
                    <w:sz w:val="16"/>
                    <w:szCs w:val="16"/>
                  </w:rPr>
                  <w:t>17</w:t>
                </w:r>
                <w:r w:rsidR="00730305">
                  <w:rPr>
                    <w:rFonts w:ascii="Calibri" w:hAnsi="Calibri" w:cs="Arial"/>
                    <w:sz w:val="16"/>
                    <w:szCs w:val="16"/>
                  </w:rPr>
                  <w:t>.</w:t>
                </w:r>
                <w:r>
                  <w:rPr>
                    <w:rFonts w:ascii="Calibri" w:hAnsi="Calibri" w:cs="Arial"/>
                    <w:sz w:val="16"/>
                    <w:szCs w:val="16"/>
                  </w:rPr>
                  <w:t>06</w:t>
                </w:r>
                <w:r w:rsidR="00730305">
                  <w:rPr>
                    <w:rFonts w:ascii="Calibri" w:hAnsi="Calibri" w:cs="Arial"/>
                    <w:sz w:val="16"/>
                    <w:szCs w:val="16"/>
                  </w:rPr>
                  <w:t>.20</w:t>
                </w:r>
                <w:r w:rsidR="005E2294">
                  <w:rPr>
                    <w:rFonts w:ascii="Calibri" w:hAnsi="Calibri" w:cs="Arial"/>
                    <w:sz w:val="16"/>
                    <w:szCs w:val="16"/>
                  </w:rPr>
                  <w:t>2</w:t>
                </w:r>
                <w:r>
                  <w:rPr>
                    <w:rFonts w:ascii="Calibri" w:hAnsi="Calibri" w:cs="Arial"/>
                    <w:sz w:val="16"/>
                    <w:szCs w:val="16"/>
                  </w:rPr>
                  <w:t>5</w:t>
                </w:r>
              </w:p>
            </w:tc>
          </w:tr>
        </w:tbl>
        <w:p w14:paraId="598190E9" w14:textId="77777777" w:rsidR="00730305" w:rsidRDefault="00730305" w:rsidP="00730305">
          <w:pPr>
            <w:pStyle w:val="Kopfzeile"/>
            <w:rPr>
              <w:rFonts w:ascii="Arial" w:hAnsi="Arial" w:cs="Arial"/>
              <w:sz w:val="14"/>
            </w:rPr>
          </w:pPr>
        </w:p>
      </w:tc>
    </w:tr>
    <w:tr w:rsidR="00730305" w14:paraId="25878219" w14:textId="77777777" w:rsidTr="00730305">
      <w:trPr>
        <w:cantSplit/>
        <w:trHeight w:val="314"/>
        <w:tblHeader/>
        <w:jc w:val="center"/>
      </w:trPr>
      <w:tc>
        <w:tcPr>
          <w:tcW w:w="10207" w:type="dxa"/>
        </w:tcPr>
        <w:p w14:paraId="709BAAB7" w14:textId="77777777" w:rsidR="00730305" w:rsidRDefault="00730305">
          <w:pPr>
            <w:pStyle w:val="Kopfzeile"/>
            <w:jc w:val="right"/>
            <w:rPr>
              <w:rFonts w:ascii="Arial" w:hAnsi="Arial" w:cs="Arial"/>
              <w:sz w:val="14"/>
            </w:rPr>
          </w:pPr>
        </w:p>
        <w:p w14:paraId="1EF12E3C" w14:textId="77777777" w:rsidR="00730305" w:rsidRDefault="00730305" w:rsidP="002A3512">
          <w:pPr>
            <w:pStyle w:val="Kopfzeile"/>
            <w:ind w:left="-70"/>
            <w:rPr>
              <w:rFonts w:ascii="Arial" w:hAnsi="Arial" w:cs="Arial"/>
              <w:sz w:val="16"/>
            </w:rPr>
          </w:pPr>
        </w:p>
      </w:tc>
    </w:tr>
  </w:tbl>
  <w:p w14:paraId="5A96CBCD" w14:textId="77777777" w:rsidR="00730305" w:rsidRDefault="00730305">
    <w:pPr>
      <w:pStyle w:val="Kopfzeile"/>
      <w:tabs>
        <w:tab w:val="clear" w:pos="9072"/>
        <w:tab w:val="left" w:pos="7938"/>
      </w:tabs>
      <w:rPr>
        <w:rFonts w:ascii="Arial" w:hAnsi="Arial" w:cs="Arial"/>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7"/>
      <w:gridCol w:w="6379"/>
      <w:gridCol w:w="850"/>
      <w:gridCol w:w="1327"/>
    </w:tblGrid>
    <w:tr w:rsidR="00730305" w14:paraId="159F2679" w14:textId="77777777" w:rsidTr="00603860">
      <w:trPr>
        <w:trHeight w:val="291"/>
      </w:trPr>
      <w:tc>
        <w:tcPr>
          <w:tcW w:w="1787" w:type="dxa"/>
          <w:vMerge w:val="restart"/>
          <w:vAlign w:val="center"/>
        </w:tcPr>
        <w:p w14:paraId="3A952312" w14:textId="09975071" w:rsidR="00730305" w:rsidRDefault="00925E9B" w:rsidP="00DC298B">
          <w:pPr>
            <w:pStyle w:val="Kopfzeile"/>
            <w:jc w:val="center"/>
          </w:pPr>
          <w:r>
            <w:rPr>
              <w:rFonts w:ascii="Arial" w:hAnsi="Arial" w:cs="Arial"/>
              <w:noProof/>
              <w:sz w:val="14"/>
            </w:rPr>
            <w:drawing>
              <wp:anchor distT="0" distB="0" distL="114300" distR="114300" simplePos="0" relativeHeight="251659264" behindDoc="0" locked="0" layoutInCell="1" allowOverlap="1" wp14:anchorId="0CF5BFF1" wp14:editId="0D5C1A9A">
                <wp:simplePos x="0" y="0"/>
                <wp:positionH relativeFrom="column">
                  <wp:posOffset>224790</wp:posOffset>
                </wp:positionH>
                <wp:positionV relativeFrom="paragraph">
                  <wp:posOffset>-12700</wp:posOffset>
                </wp:positionV>
                <wp:extent cx="600075" cy="614680"/>
                <wp:effectExtent l="0" t="0" r="9525" b="0"/>
                <wp:wrapNone/>
                <wp:docPr id="2640841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032" t="6822" r="10048" b="11250"/>
                        <a:stretch/>
                      </pic:blipFill>
                      <pic:spPr bwMode="auto">
                        <a:xfrm>
                          <a:off x="0" y="0"/>
                          <a:ext cx="600075" cy="6146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379" w:type="dxa"/>
          <w:vMerge w:val="restart"/>
          <w:vAlign w:val="center"/>
        </w:tcPr>
        <w:p w14:paraId="066F440E" w14:textId="77777777" w:rsidR="00730305" w:rsidRDefault="00730305" w:rsidP="00A645E7">
          <w:pPr>
            <w:pStyle w:val="Kopfzeile"/>
            <w:jc w:val="center"/>
            <w:rPr>
              <w:rFonts w:ascii="Arial" w:hAnsi="Arial" w:cs="Arial"/>
              <w:b/>
              <w:bCs/>
              <w:sz w:val="24"/>
            </w:rPr>
          </w:pPr>
          <w:r>
            <w:rPr>
              <w:rFonts w:ascii="Arial" w:hAnsi="Arial" w:cs="Arial"/>
              <w:b/>
              <w:bCs/>
              <w:sz w:val="24"/>
            </w:rPr>
            <w:t>Inhaltsverzeichnis zum Antrag G 493-1</w:t>
          </w:r>
        </w:p>
        <w:p w14:paraId="759290BE" w14:textId="77777777" w:rsidR="00730305" w:rsidRPr="00575271" w:rsidRDefault="00730305" w:rsidP="00A645E7">
          <w:pPr>
            <w:pStyle w:val="Kopfzeile"/>
            <w:jc w:val="center"/>
            <w:rPr>
              <w:rFonts w:ascii="Arial" w:hAnsi="Arial" w:cs="Arial"/>
              <w:sz w:val="22"/>
              <w:szCs w:val="22"/>
            </w:rPr>
          </w:pPr>
          <w:r w:rsidRPr="00575271">
            <w:rPr>
              <w:rFonts w:ascii="Arial" w:hAnsi="Arial" w:cs="Arial"/>
              <w:bCs/>
            </w:rPr>
            <w:t>(zur Sortierung der einzureichenden Unterlagen)</w:t>
          </w:r>
        </w:p>
      </w:tc>
      <w:tc>
        <w:tcPr>
          <w:tcW w:w="2177" w:type="dxa"/>
          <w:gridSpan w:val="2"/>
          <w:vAlign w:val="center"/>
        </w:tcPr>
        <w:p w14:paraId="12C7CA0E" w14:textId="4FCF8CAE" w:rsidR="00730305" w:rsidRPr="00470757" w:rsidRDefault="00730305" w:rsidP="007067F0">
          <w:pPr>
            <w:pStyle w:val="Kopfzeile"/>
            <w:jc w:val="center"/>
            <w:rPr>
              <w:rFonts w:ascii="Calibri" w:hAnsi="Calibri" w:cs="Arial"/>
              <w:sz w:val="16"/>
              <w:szCs w:val="16"/>
            </w:rPr>
          </w:pPr>
          <w:r w:rsidRPr="0073234E">
            <w:rPr>
              <w:rFonts w:ascii="Calibri" w:hAnsi="Calibri" w:cs="Arial"/>
              <w:sz w:val="22"/>
              <w:szCs w:val="16"/>
            </w:rPr>
            <w:t>700</w:t>
          </w:r>
          <w:r w:rsidR="0066651C" w:rsidRPr="0073234E">
            <w:rPr>
              <w:rFonts w:ascii="Calibri" w:hAnsi="Calibri" w:cs="Arial"/>
              <w:sz w:val="22"/>
              <w:szCs w:val="16"/>
            </w:rPr>
            <w:t>94</w:t>
          </w:r>
          <w:r w:rsidR="00603860">
            <w:rPr>
              <w:rFonts w:ascii="Calibri" w:hAnsi="Calibri" w:cs="Arial"/>
              <w:sz w:val="22"/>
              <w:szCs w:val="16"/>
            </w:rPr>
            <w:t>_2024</w:t>
          </w:r>
          <w:r w:rsidRPr="0073234E">
            <w:rPr>
              <w:rFonts w:ascii="Calibri" w:hAnsi="Calibri" w:cs="Arial"/>
              <w:sz w:val="22"/>
              <w:szCs w:val="16"/>
            </w:rPr>
            <w:t>-</w:t>
          </w:r>
          <w:r w:rsidR="00603860">
            <w:rPr>
              <w:rFonts w:ascii="Calibri" w:hAnsi="Calibri" w:cs="Arial"/>
              <w:sz w:val="22"/>
              <w:szCs w:val="16"/>
            </w:rPr>
            <w:t>0</w:t>
          </w:r>
          <w:r w:rsidR="0059672F">
            <w:rPr>
              <w:rFonts w:ascii="Calibri" w:hAnsi="Calibri" w:cs="Arial"/>
              <w:sz w:val="22"/>
              <w:szCs w:val="16"/>
            </w:rPr>
            <w:t>2</w:t>
          </w:r>
          <w:r w:rsidR="00015958" w:rsidRPr="0073234E">
            <w:rPr>
              <w:rFonts w:ascii="Calibri" w:hAnsi="Calibri" w:cs="Arial"/>
              <w:sz w:val="22"/>
              <w:szCs w:val="16"/>
            </w:rPr>
            <w:t>-G</w:t>
          </w:r>
          <w:r w:rsidRPr="0073234E">
            <w:rPr>
              <w:rFonts w:ascii="Calibri" w:hAnsi="Calibri" w:cs="Arial"/>
              <w:sz w:val="22"/>
              <w:szCs w:val="16"/>
            </w:rPr>
            <w:t>-DE</w:t>
          </w:r>
        </w:p>
      </w:tc>
    </w:tr>
    <w:tr w:rsidR="00730305" w14:paraId="72A7966B" w14:textId="77777777" w:rsidTr="00603860">
      <w:trPr>
        <w:trHeight w:val="251"/>
      </w:trPr>
      <w:tc>
        <w:tcPr>
          <w:tcW w:w="1787" w:type="dxa"/>
          <w:vMerge/>
        </w:tcPr>
        <w:p w14:paraId="1593A9F4" w14:textId="77777777" w:rsidR="00730305" w:rsidRDefault="00730305" w:rsidP="00DC298B">
          <w:pPr>
            <w:pStyle w:val="Kopfzeile"/>
            <w:rPr>
              <w:noProof/>
            </w:rPr>
          </w:pPr>
        </w:p>
      </w:tc>
      <w:tc>
        <w:tcPr>
          <w:tcW w:w="6379" w:type="dxa"/>
          <w:vMerge/>
        </w:tcPr>
        <w:p w14:paraId="5CEBBFBE" w14:textId="77777777" w:rsidR="00730305" w:rsidRDefault="00730305" w:rsidP="00DC298B">
          <w:pPr>
            <w:pStyle w:val="Kopfzeile"/>
          </w:pPr>
        </w:p>
      </w:tc>
      <w:tc>
        <w:tcPr>
          <w:tcW w:w="850" w:type="dxa"/>
          <w:vAlign w:val="center"/>
        </w:tcPr>
        <w:p w14:paraId="5B27CE83"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Dok.-Art</w:t>
          </w:r>
        </w:p>
      </w:tc>
      <w:tc>
        <w:tcPr>
          <w:tcW w:w="1327" w:type="dxa"/>
          <w:vAlign w:val="center"/>
        </w:tcPr>
        <w:p w14:paraId="212A6669" w14:textId="77777777" w:rsidR="00730305" w:rsidRPr="007067F0" w:rsidRDefault="00730305" w:rsidP="007067F0">
          <w:pPr>
            <w:pStyle w:val="Kopfzeile"/>
            <w:rPr>
              <w:rFonts w:ascii="Calibri" w:hAnsi="Calibri" w:cs="Arial"/>
              <w:sz w:val="18"/>
              <w:szCs w:val="18"/>
            </w:rPr>
          </w:pPr>
          <w:r w:rsidRPr="007067F0">
            <w:rPr>
              <w:rFonts w:ascii="Calibri" w:hAnsi="Calibri" w:cs="Arial"/>
              <w:sz w:val="18"/>
              <w:szCs w:val="18"/>
            </w:rPr>
            <w:t>Leitfaden</w:t>
          </w:r>
        </w:p>
      </w:tc>
    </w:tr>
    <w:tr w:rsidR="00730305" w14:paraId="6342D770" w14:textId="77777777" w:rsidTr="00603860">
      <w:trPr>
        <w:trHeight w:val="253"/>
      </w:trPr>
      <w:tc>
        <w:tcPr>
          <w:tcW w:w="1787" w:type="dxa"/>
          <w:vMerge/>
        </w:tcPr>
        <w:p w14:paraId="224283A1" w14:textId="77777777" w:rsidR="00730305" w:rsidRDefault="00730305" w:rsidP="00DC298B">
          <w:pPr>
            <w:pStyle w:val="Kopfzeile"/>
            <w:rPr>
              <w:noProof/>
            </w:rPr>
          </w:pPr>
        </w:p>
      </w:tc>
      <w:tc>
        <w:tcPr>
          <w:tcW w:w="6379" w:type="dxa"/>
          <w:vMerge/>
        </w:tcPr>
        <w:p w14:paraId="6CC07B98" w14:textId="77777777" w:rsidR="00730305" w:rsidRDefault="00730305" w:rsidP="00DC298B">
          <w:pPr>
            <w:pStyle w:val="Kopfzeile"/>
          </w:pPr>
        </w:p>
      </w:tc>
      <w:tc>
        <w:tcPr>
          <w:tcW w:w="850" w:type="dxa"/>
          <w:vAlign w:val="center"/>
        </w:tcPr>
        <w:p w14:paraId="2F527AB1"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Verfasser</w:t>
          </w:r>
        </w:p>
      </w:tc>
      <w:tc>
        <w:tcPr>
          <w:tcW w:w="1327" w:type="dxa"/>
          <w:vAlign w:val="center"/>
        </w:tcPr>
        <w:p w14:paraId="0A39B78A" w14:textId="46C3FEB3" w:rsidR="00730305" w:rsidRPr="007067F0" w:rsidRDefault="0054627E" w:rsidP="007067F0">
          <w:pPr>
            <w:pStyle w:val="Kopfzeile"/>
            <w:rPr>
              <w:rFonts w:ascii="Calibri" w:hAnsi="Calibri" w:cs="Arial"/>
              <w:sz w:val="18"/>
              <w:szCs w:val="18"/>
            </w:rPr>
          </w:pPr>
          <w:r>
            <w:rPr>
              <w:rFonts w:ascii="Calibri" w:hAnsi="Calibri" w:cs="Arial"/>
              <w:sz w:val="18"/>
              <w:szCs w:val="18"/>
            </w:rPr>
            <w:t>Stroobants</w:t>
          </w:r>
        </w:p>
      </w:tc>
    </w:tr>
    <w:tr w:rsidR="00730305" w14:paraId="66BCB8E1" w14:textId="77777777" w:rsidTr="00603860">
      <w:trPr>
        <w:trHeight w:val="226"/>
      </w:trPr>
      <w:tc>
        <w:tcPr>
          <w:tcW w:w="1787" w:type="dxa"/>
          <w:vMerge/>
        </w:tcPr>
        <w:p w14:paraId="164FC745" w14:textId="77777777" w:rsidR="00730305" w:rsidRDefault="00730305" w:rsidP="00DC298B">
          <w:pPr>
            <w:pStyle w:val="Kopfzeile"/>
            <w:rPr>
              <w:noProof/>
            </w:rPr>
          </w:pPr>
        </w:p>
      </w:tc>
      <w:tc>
        <w:tcPr>
          <w:tcW w:w="6379" w:type="dxa"/>
          <w:vMerge/>
        </w:tcPr>
        <w:p w14:paraId="0D9C64E8" w14:textId="77777777" w:rsidR="00730305" w:rsidRDefault="00730305" w:rsidP="00DC298B">
          <w:pPr>
            <w:pStyle w:val="Kopfzeile"/>
          </w:pPr>
        </w:p>
      </w:tc>
      <w:tc>
        <w:tcPr>
          <w:tcW w:w="850" w:type="dxa"/>
          <w:vAlign w:val="center"/>
        </w:tcPr>
        <w:p w14:paraId="43D7CCA8" w14:textId="77777777" w:rsidR="00730305" w:rsidRPr="007067F0" w:rsidRDefault="00730305" w:rsidP="007067F0">
          <w:pPr>
            <w:pStyle w:val="Kopfzeile"/>
            <w:rPr>
              <w:rFonts w:ascii="Calibri" w:hAnsi="Calibri"/>
              <w:sz w:val="18"/>
              <w:szCs w:val="18"/>
            </w:rPr>
          </w:pPr>
          <w:r w:rsidRPr="007067F0">
            <w:rPr>
              <w:rFonts w:ascii="Calibri" w:hAnsi="Calibri"/>
              <w:sz w:val="18"/>
              <w:szCs w:val="18"/>
            </w:rPr>
            <w:t>Stand</w:t>
          </w:r>
        </w:p>
      </w:tc>
      <w:tc>
        <w:tcPr>
          <w:tcW w:w="1327" w:type="dxa"/>
          <w:vAlign w:val="center"/>
        </w:tcPr>
        <w:p w14:paraId="48D32199" w14:textId="01CB5126" w:rsidR="00730305" w:rsidRPr="007067F0" w:rsidRDefault="009B3847" w:rsidP="007067F0">
          <w:pPr>
            <w:pStyle w:val="Kopfzeile"/>
            <w:rPr>
              <w:rFonts w:ascii="Calibri" w:hAnsi="Calibri" w:cs="Arial"/>
              <w:sz w:val="18"/>
              <w:szCs w:val="18"/>
            </w:rPr>
          </w:pPr>
          <w:r>
            <w:rPr>
              <w:rFonts w:ascii="Calibri" w:hAnsi="Calibri" w:cs="Arial"/>
              <w:sz w:val="18"/>
              <w:szCs w:val="18"/>
            </w:rPr>
            <w:t>17</w:t>
          </w:r>
          <w:r w:rsidR="00730305" w:rsidRPr="007067F0">
            <w:rPr>
              <w:rFonts w:ascii="Calibri" w:hAnsi="Calibri" w:cs="Arial"/>
              <w:sz w:val="18"/>
              <w:szCs w:val="18"/>
            </w:rPr>
            <w:t>.</w:t>
          </w:r>
          <w:r>
            <w:rPr>
              <w:rFonts w:ascii="Calibri" w:hAnsi="Calibri" w:cs="Arial"/>
              <w:sz w:val="18"/>
              <w:szCs w:val="18"/>
            </w:rPr>
            <w:t>06</w:t>
          </w:r>
          <w:r w:rsidR="00730305" w:rsidRPr="007067F0">
            <w:rPr>
              <w:rFonts w:ascii="Calibri" w:hAnsi="Calibri" w:cs="Arial"/>
              <w:sz w:val="18"/>
              <w:szCs w:val="18"/>
            </w:rPr>
            <w:t>.20</w:t>
          </w:r>
          <w:r w:rsidR="005E2294">
            <w:rPr>
              <w:rFonts w:ascii="Calibri" w:hAnsi="Calibri" w:cs="Arial"/>
              <w:sz w:val="18"/>
              <w:szCs w:val="18"/>
            </w:rPr>
            <w:t>2</w:t>
          </w:r>
          <w:r>
            <w:rPr>
              <w:rFonts w:ascii="Calibri" w:hAnsi="Calibri" w:cs="Arial"/>
              <w:sz w:val="18"/>
              <w:szCs w:val="18"/>
            </w:rPr>
            <w:t>5</w:t>
          </w:r>
        </w:p>
      </w:tc>
    </w:tr>
  </w:tbl>
  <w:p w14:paraId="710D88D2" w14:textId="77777777" w:rsidR="00730305" w:rsidRDefault="007303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520"/>
    <w:multiLevelType w:val="hybridMultilevel"/>
    <w:tmpl w:val="B4801DF6"/>
    <w:lvl w:ilvl="0" w:tplc="9ADEA926">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A7B0C"/>
    <w:multiLevelType w:val="hybridMultilevel"/>
    <w:tmpl w:val="FE64D1AE"/>
    <w:lvl w:ilvl="0" w:tplc="B6BCB7AE">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6C5856"/>
    <w:multiLevelType w:val="hybridMultilevel"/>
    <w:tmpl w:val="5A0E4346"/>
    <w:lvl w:ilvl="0" w:tplc="2CDC430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2961B4C"/>
    <w:multiLevelType w:val="hybridMultilevel"/>
    <w:tmpl w:val="85D0F9E2"/>
    <w:lvl w:ilvl="0" w:tplc="9AD8E1B6">
      <w:start w:val="7"/>
      <w:numFmt w:val="bullet"/>
      <w:lvlText w:val="-"/>
      <w:lvlJc w:val="left"/>
      <w:pPr>
        <w:ind w:left="645" w:hanging="360"/>
      </w:pPr>
      <w:rPr>
        <w:rFonts w:ascii="Arial" w:eastAsia="Times New Roman" w:hAnsi="Arial" w:cs="Arial"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5" w15:restartNumberingAfterBreak="0">
    <w:nsid w:val="24034812"/>
    <w:multiLevelType w:val="hybridMultilevel"/>
    <w:tmpl w:val="4AFC10CA"/>
    <w:lvl w:ilvl="0" w:tplc="19C4E100">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E76A95"/>
    <w:multiLevelType w:val="hybridMultilevel"/>
    <w:tmpl w:val="E64A4040"/>
    <w:lvl w:ilvl="0" w:tplc="53787CFA">
      <w:start w:val="4"/>
      <w:numFmt w:val="bullet"/>
      <w:lvlText w:val="-"/>
      <w:lvlJc w:val="left"/>
      <w:pPr>
        <w:tabs>
          <w:tab w:val="num" w:pos="1080"/>
        </w:tabs>
        <w:ind w:left="1080" w:hanging="72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E042C"/>
    <w:multiLevelType w:val="hybridMultilevel"/>
    <w:tmpl w:val="281E8A86"/>
    <w:lvl w:ilvl="0" w:tplc="5714FA26">
      <w:start w:val="2"/>
      <w:numFmt w:val="lowerLetter"/>
      <w:lvlText w:val="%1)"/>
      <w:lvlJc w:val="left"/>
      <w:pPr>
        <w:ind w:left="1364" w:hanging="360"/>
      </w:pPr>
      <w:rPr>
        <w:rFonts w:hint="default"/>
      </w:r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8" w15:restartNumberingAfterBreak="0">
    <w:nsid w:val="2AF8188E"/>
    <w:multiLevelType w:val="multilevel"/>
    <w:tmpl w:val="55E6AADE"/>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29254EC"/>
    <w:multiLevelType w:val="hybridMultilevel"/>
    <w:tmpl w:val="47A2A4F8"/>
    <w:lvl w:ilvl="0" w:tplc="7DF0D558">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40AD73DD"/>
    <w:multiLevelType w:val="hybridMultilevel"/>
    <w:tmpl w:val="8C8657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E123F1"/>
    <w:multiLevelType w:val="multilevel"/>
    <w:tmpl w:val="EC309398"/>
    <w:lvl w:ilvl="0">
      <w:start w:val="1"/>
      <w:numFmt w:val="decimal"/>
      <w:lvlText w:val="%1."/>
      <w:lvlJc w:val="left"/>
      <w:pPr>
        <w:ind w:left="854" w:hanging="57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2"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4" w15:restartNumberingAfterBreak="0">
    <w:nsid w:val="46EE5258"/>
    <w:multiLevelType w:val="hybridMultilevel"/>
    <w:tmpl w:val="2A402808"/>
    <w:lvl w:ilvl="0" w:tplc="E8FCA14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92068C"/>
    <w:multiLevelType w:val="hybridMultilevel"/>
    <w:tmpl w:val="9E04A716"/>
    <w:lvl w:ilvl="0" w:tplc="25CA356C">
      <w:start w:val="8"/>
      <w:numFmt w:val="bullet"/>
      <w:lvlText w:val=""/>
      <w:lvlJc w:val="left"/>
      <w:pPr>
        <w:ind w:left="742" w:hanging="360"/>
      </w:pPr>
      <w:rPr>
        <w:rFonts w:ascii="Symbol" w:eastAsia="Times New Roman" w:hAnsi="Symbol" w:cs="Arial" w:hint="default"/>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16"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F00B00"/>
    <w:multiLevelType w:val="hybridMultilevel"/>
    <w:tmpl w:val="92F64D94"/>
    <w:lvl w:ilvl="0" w:tplc="0407000F">
      <w:start w:val="1"/>
      <w:numFmt w:val="decimal"/>
      <w:lvlText w:val="%1."/>
      <w:lvlJc w:val="left"/>
      <w:pPr>
        <w:ind w:left="854" w:hanging="57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52705459"/>
    <w:multiLevelType w:val="hybridMultilevel"/>
    <w:tmpl w:val="3A1CB056"/>
    <w:lvl w:ilvl="0" w:tplc="7EAAC7EC">
      <w:start w:val="7"/>
      <w:numFmt w:val="bullet"/>
      <w:lvlText w:val="-"/>
      <w:lvlJc w:val="left"/>
      <w:pPr>
        <w:ind w:left="645" w:hanging="360"/>
      </w:pPr>
      <w:rPr>
        <w:rFonts w:ascii="Arial" w:eastAsia="Times New Roman" w:hAnsi="Arial" w:cs="Arial"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20"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1" w15:restartNumberingAfterBreak="0">
    <w:nsid w:val="532451C2"/>
    <w:multiLevelType w:val="hybridMultilevel"/>
    <w:tmpl w:val="EA020DD4"/>
    <w:lvl w:ilvl="0" w:tplc="04070001">
      <w:start w:val="1"/>
      <w:numFmt w:val="bullet"/>
      <w:lvlText w:val=""/>
      <w:lvlJc w:val="left"/>
      <w:pPr>
        <w:ind w:left="31164" w:hanging="360"/>
      </w:pPr>
      <w:rPr>
        <w:rFonts w:ascii="Symbol" w:hAnsi="Symbol" w:hint="default"/>
      </w:rPr>
    </w:lvl>
    <w:lvl w:ilvl="1" w:tplc="04070003">
      <w:start w:val="1"/>
      <w:numFmt w:val="bullet"/>
      <w:lvlText w:val="o"/>
      <w:lvlJc w:val="left"/>
      <w:pPr>
        <w:ind w:left="31884" w:hanging="360"/>
      </w:pPr>
      <w:rPr>
        <w:rFonts w:ascii="Courier New" w:hAnsi="Courier New" w:cs="Courier New" w:hint="default"/>
      </w:rPr>
    </w:lvl>
    <w:lvl w:ilvl="2" w:tplc="04070005" w:tentative="1">
      <w:start w:val="1"/>
      <w:numFmt w:val="bullet"/>
      <w:lvlText w:val=""/>
      <w:lvlJc w:val="left"/>
      <w:pPr>
        <w:ind w:left="32604" w:hanging="360"/>
      </w:pPr>
      <w:rPr>
        <w:rFonts w:ascii="Wingdings" w:hAnsi="Wingdings" w:hint="default"/>
      </w:rPr>
    </w:lvl>
    <w:lvl w:ilvl="3" w:tplc="04070001" w:tentative="1">
      <w:start w:val="1"/>
      <w:numFmt w:val="bullet"/>
      <w:lvlText w:val=""/>
      <w:lvlJc w:val="left"/>
      <w:pPr>
        <w:ind w:left="-32212" w:hanging="360"/>
      </w:pPr>
      <w:rPr>
        <w:rFonts w:ascii="Symbol" w:hAnsi="Symbol" w:hint="default"/>
      </w:rPr>
    </w:lvl>
    <w:lvl w:ilvl="4" w:tplc="04070003" w:tentative="1">
      <w:start w:val="1"/>
      <w:numFmt w:val="bullet"/>
      <w:lvlText w:val="o"/>
      <w:lvlJc w:val="left"/>
      <w:pPr>
        <w:ind w:left="-31492" w:hanging="360"/>
      </w:pPr>
      <w:rPr>
        <w:rFonts w:ascii="Courier New" w:hAnsi="Courier New" w:cs="Courier New" w:hint="default"/>
      </w:rPr>
    </w:lvl>
    <w:lvl w:ilvl="5" w:tplc="04070005" w:tentative="1">
      <w:start w:val="1"/>
      <w:numFmt w:val="bullet"/>
      <w:lvlText w:val=""/>
      <w:lvlJc w:val="left"/>
      <w:pPr>
        <w:ind w:left="-30772" w:hanging="360"/>
      </w:pPr>
      <w:rPr>
        <w:rFonts w:ascii="Wingdings" w:hAnsi="Wingdings" w:hint="default"/>
      </w:rPr>
    </w:lvl>
    <w:lvl w:ilvl="6" w:tplc="04070001" w:tentative="1">
      <w:start w:val="1"/>
      <w:numFmt w:val="bullet"/>
      <w:lvlText w:val=""/>
      <w:lvlJc w:val="left"/>
      <w:pPr>
        <w:ind w:left="-30052" w:hanging="360"/>
      </w:pPr>
      <w:rPr>
        <w:rFonts w:ascii="Symbol" w:hAnsi="Symbol" w:hint="default"/>
      </w:rPr>
    </w:lvl>
    <w:lvl w:ilvl="7" w:tplc="04070003" w:tentative="1">
      <w:start w:val="1"/>
      <w:numFmt w:val="bullet"/>
      <w:lvlText w:val="o"/>
      <w:lvlJc w:val="left"/>
      <w:pPr>
        <w:ind w:left="-29332" w:hanging="360"/>
      </w:pPr>
      <w:rPr>
        <w:rFonts w:ascii="Courier New" w:hAnsi="Courier New" w:cs="Courier New" w:hint="default"/>
      </w:rPr>
    </w:lvl>
    <w:lvl w:ilvl="8" w:tplc="04070005" w:tentative="1">
      <w:start w:val="1"/>
      <w:numFmt w:val="bullet"/>
      <w:lvlText w:val=""/>
      <w:lvlJc w:val="left"/>
      <w:pPr>
        <w:ind w:left="-28612" w:hanging="360"/>
      </w:pPr>
      <w:rPr>
        <w:rFonts w:ascii="Wingdings" w:hAnsi="Wingdings" w:hint="default"/>
      </w:rPr>
    </w:lvl>
  </w:abstractNum>
  <w:abstractNum w:abstractNumId="22" w15:restartNumberingAfterBreak="0">
    <w:nsid w:val="568740CD"/>
    <w:multiLevelType w:val="hybridMultilevel"/>
    <w:tmpl w:val="3E2C9D5A"/>
    <w:lvl w:ilvl="0" w:tplc="9BD852F0">
      <w:numFmt w:val="bullet"/>
      <w:lvlText w:val="-"/>
      <w:lvlJc w:val="left"/>
      <w:pPr>
        <w:ind w:left="854" w:hanging="57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5FB60E6B"/>
    <w:multiLevelType w:val="multilevel"/>
    <w:tmpl w:val="DCC64F16"/>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9C6683"/>
    <w:multiLevelType w:val="hybridMultilevel"/>
    <w:tmpl w:val="A40E5D44"/>
    <w:lvl w:ilvl="0" w:tplc="90383A0E">
      <w:start w:val="6"/>
      <w:numFmt w:val="bullet"/>
      <w:lvlText w:val="-"/>
      <w:lvlJc w:val="left"/>
      <w:pPr>
        <w:ind w:left="2916" w:hanging="360"/>
      </w:pPr>
      <w:rPr>
        <w:rFonts w:ascii="Arial" w:eastAsia="Times New Roman" w:hAnsi="Arial" w:cs="Arial" w:hint="default"/>
      </w:rPr>
    </w:lvl>
    <w:lvl w:ilvl="1" w:tplc="04070003">
      <w:start w:val="1"/>
      <w:numFmt w:val="bullet"/>
      <w:lvlText w:val="o"/>
      <w:lvlJc w:val="left"/>
      <w:pPr>
        <w:ind w:left="3636" w:hanging="360"/>
      </w:pPr>
      <w:rPr>
        <w:rFonts w:ascii="Courier New" w:hAnsi="Courier New" w:cs="Courier New" w:hint="default"/>
      </w:rPr>
    </w:lvl>
    <w:lvl w:ilvl="2" w:tplc="04070005">
      <w:start w:val="1"/>
      <w:numFmt w:val="bullet"/>
      <w:lvlText w:val=""/>
      <w:lvlJc w:val="left"/>
      <w:pPr>
        <w:ind w:left="4356" w:hanging="360"/>
      </w:pPr>
      <w:rPr>
        <w:rFonts w:ascii="Wingdings" w:hAnsi="Wingdings" w:hint="default"/>
      </w:rPr>
    </w:lvl>
    <w:lvl w:ilvl="3" w:tplc="04070001">
      <w:start w:val="1"/>
      <w:numFmt w:val="bullet"/>
      <w:lvlText w:val=""/>
      <w:lvlJc w:val="left"/>
      <w:pPr>
        <w:ind w:left="5076" w:hanging="360"/>
      </w:pPr>
      <w:rPr>
        <w:rFonts w:ascii="Symbol" w:hAnsi="Symbol" w:hint="default"/>
      </w:rPr>
    </w:lvl>
    <w:lvl w:ilvl="4" w:tplc="04070003">
      <w:start w:val="1"/>
      <w:numFmt w:val="bullet"/>
      <w:lvlText w:val="o"/>
      <w:lvlJc w:val="left"/>
      <w:pPr>
        <w:ind w:left="5796" w:hanging="360"/>
      </w:pPr>
      <w:rPr>
        <w:rFonts w:ascii="Courier New" w:hAnsi="Courier New" w:cs="Courier New" w:hint="default"/>
      </w:rPr>
    </w:lvl>
    <w:lvl w:ilvl="5" w:tplc="04070005">
      <w:start w:val="1"/>
      <w:numFmt w:val="bullet"/>
      <w:lvlText w:val=""/>
      <w:lvlJc w:val="left"/>
      <w:pPr>
        <w:ind w:left="6516" w:hanging="360"/>
      </w:pPr>
      <w:rPr>
        <w:rFonts w:ascii="Wingdings" w:hAnsi="Wingdings" w:hint="default"/>
      </w:rPr>
    </w:lvl>
    <w:lvl w:ilvl="6" w:tplc="04070001">
      <w:start w:val="1"/>
      <w:numFmt w:val="bullet"/>
      <w:lvlText w:val=""/>
      <w:lvlJc w:val="left"/>
      <w:pPr>
        <w:ind w:left="7236" w:hanging="360"/>
      </w:pPr>
      <w:rPr>
        <w:rFonts w:ascii="Symbol" w:hAnsi="Symbol" w:hint="default"/>
      </w:rPr>
    </w:lvl>
    <w:lvl w:ilvl="7" w:tplc="04070003">
      <w:start w:val="1"/>
      <w:numFmt w:val="bullet"/>
      <w:lvlText w:val="o"/>
      <w:lvlJc w:val="left"/>
      <w:pPr>
        <w:ind w:left="7956" w:hanging="360"/>
      </w:pPr>
      <w:rPr>
        <w:rFonts w:ascii="Courier New" w:hAnsi="Courier New" w:cs="Courier New" w:hint="default"/>
      </w:rPr>
    </w:lvl>
    <w:lvl w:ilvl="8" w:tplc="04070005">
      <w:start w:val="1"/>
      <w:numFmt w:val="bullet"/>
      <w:lvlText w:val=""/>
      <w:lvlJc w:val="left"/>
      <w:pPr>
        <w:ind w:left="8676" w:hanging="360"/>
      </w:pPr>
      <w:rPr>
        <w:rFonts w:ascii="Wingdings" w:hAnsi="Wingdings" w:hint="default"/>
      </w:rPr>
    </w:lvl>
  </w:abstractNum>
  <w:abstractNum w:abstractNumId="25"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DE0306"/>
    <w:multiLevelType w:val="hybridMultilevel"/>
    <w:tmpl w:val="10CA937C"/>
    <w:lvl w:ilvl="0" w:tplc="62329A6E">
      <w:start w:val="2"/>
      <w:numFmt w:val="bullet"/>
      <w:lvlText w:val="-"/>
      <w:lvlJc w:val="left"/>
      <w:pPr>
        <w:ind w:left="644" w:hanging="360"/>
      </w:pPr>
      <w:rPr>
        <w:rFonts w:ascii="Arial" w:eastAsia="Times New Roman" w:hAnsi="Arial" w:cs="Aria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42927156">
    <w:abstractNumId w:val="13"/>
  </w:num>
  <w:num w:numId="2" w16cid:durableId="1088306532">
    <w:abstractNumId w:val="20"/>
  </w:num>
  <w:num w:numId="3" w16cid:durableId="80295315">
    <w:abstractNumId w:val="17"/>
  </w:num>
  <w:num w:numId="4" w16cid:durableId="335956859">
    <w:abstractNumId w:val="26"/>
  </w:num>
  <w:num w:numId="5" w16cid:durableId="1501236157">
    <w:abstractNumId w:val="16"/>
  </w:num>
  <w:num w:numId="6" w16cid:durableId="1095438251">
    <w:abstractNumId w:val="3"/>
  </w:num>
  <w:num w:numId="7" w16cid:durableId="1343968418">
    <w:abstractNumId w:val="12"/>
  </w:num>
  <w:num w:numId="8" w16cid:durableId="1952860096">
    <w:abstractNumId w:val="25"/>
  </w:num>
  <w:num w:numId="9" w16cid:durableId="1691879610">
    <w:abstractNumId w:val="0"/>
  </w:num>
  <w:num w:numId="10" w16cid:durableId="1093432407">
    <w:abstractNumId w:val="10"/>
  </w:num>
  <w:num w:numId="11" w16cid:durableId="67463989">
    <w:abstractNumId w:val="6"/>
  </w:num>
  <w:num w:numId="12" w16cid:durableId="1376927655">
    <w:abstractNumId w:val="27"/>
  </w:num>
  <w:num w:numId="13" w16cid:durableId="1584950652">
    <w:abstractNumId w:val="23"/>
  </w:num>
  <w:num w:numId="14" w16cid:durableId="1935017295">
    <w:abstractNumId w:val="22"/>
  </w:num>
  <w:num w:numId="15" w16cid:durableId="2040666417">
    <w:abstractNumId w:val="11"/>
  </w:num>
  <w:num w:numId="16" w16cid:durableId="284695972">
    <w:abstractNumId w:val="21"/>
  </w:num>
  <w:num w:numId="17" w16cid:durableId="734859456">
    <w:abstractNumId w:val="18"/>
  </w:num>
  <w:num w:numId="18" w16cid:durableId="406535057">
    <w:abstractNumId w:val="24"/>
  </w:num>
  <w:num w:numId="19" w16cid:durableId="571935749">
    <w:abstractNumId w:val="7"/>
  </w:num>
  <w:num w:numId="20" w16cid:durableId="2011636564">
    <w:abstractNumId w:val="9"/>
  </w:num>
  <w:num w:numId="21" w16cid:durableId="1382554613">
    <w:abstractNumId w:val="15"/>
  </w:num>
  <w:num w:numId="22" w16cid:durableId="1468816192">
    <w:abstractNumId w:val="14"/>
  </w:num>
  <w:num w:numId="23" w16cid:durableId="227348714">
    <w:abstractNumId w:val="5"/>
  </w:num>
  <w:num w:numId="24" w16cid:durableId="263617148">
    <w:abstractNumId w:val="19"/>
  </w:num>
  <w:num w:numId="25" w16cid:durableId="1106997110">
    <w:abstractNumId w:val="1"/>
  </w:num>
  <w:num w:numId="26" w16cid:durableId="1410693256">
    <w:abstractNumId w:val="4"/>
  </w:num>
  <w:num w:numId="27" w16cid:durableId="1215389249">
    <w:abstractNumId w:val="8"/>
  </w:num>
  <w:num w:numId="28" w16cid:durableId="203071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ycE7xm7pThJfN7EfXzIW3/FSqHbwP/EQZdsH4ebL6Vn9QMIUhYpCqD1aAmhMQMMQOYjeGN8ZcHoiBpY1pzWOg==" w:salt="m/q1GwkOqJk3yQuI7YZRcA=="/>
  <w:defaultTabStop w:val="709"/>
  <w:autoHyphenation/>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639"/>
    <w:rsid w:val="000042DA"/>
    <w:rsid w:val="000057EA"/>
    <w:rsid w:val="0001194C"/>
    <w:rsid w:val="00015958"/>
    <w:rsid w:val="000220B1"/>
    <w:rsid w:val="00022F70"/>
    <w:rsid w:val="00027D85"/>
    <w:rsid w:val="000321C6"/>
    <w:rsid w:val="00035F14"/>
    <w:rsid w:val="00037107"/>
    <w:rsid w:val="0004026C"/>
    <w:rsid w:val="00040933"/>
    <w:rsid w:val="00040D72"/>
    <w:rsid w:val="0004245F"/>
    <w:rsid w:val="0004266A"/>
    <w:rsid w:val="00042AE3"/>
    <w:rsid w:val="00050E3D"/>
    <w:rsid w:val="00054BDB"/>
    <w:rsid w:val="000566E0"/>
    <w:rsid w:val="00061C92"/>
    <w:rsid w:val="00065A38"/>
    <w:rsid w:val="00067EEE"/>
    <w:rsid w:val="0007181D"/>
    <w:rsid w:val="00071970"/>
    <w:rsid w:val="00073A50"/>
    <w:rsid w:val="0008088A"/>
    <w:rsid w:val="0008662E"/>
    <w:rsid w:val="000908CE"/>
    <w:rsid w:val="00093DBF"/>
    <w:rsid w:val="00096668"/>
    <w:rsid w:val="000A2E74"/>
    <w:rsid w:val="000A4E44"/>
    <w:rsid w:val="000B1163"/>
    <w:rsid w:val="000B2BED"/>
    <w:rsid w:val="000B52C3"/>
    <w:rsid w:val="000B66EA"/>
    <w:rsid w:val="000B6A51"/>
    <w:rsid w:val="000C3062"/>
    <w:rsid w:val="000C3B25"/>
    <w:rsid w:val="000C53BC"/>
    <w:rsid w:val="000C5F76"/>
    <w:rsid w:val="000C7392"/>
    <w:rsid w:val="000C7BAB"/>
    <w:rsid w:val="000C7F72"/>
    <w:rsid w:val="000D04C0"/>
    <w:rsid w:val="000D1067"/>
    <w:rsid w:val="000D1A0E"/>
    <w:rsid w:val="000D38E5"/>
    <w:rsid w:val="000D4016"/>
    <w:rsid w:val="000D6178"/>
    <w:rsid w:val="000E0983"/>
    <w:rsid w:val="000E38D8"/>
    <w:rsid w:val="000E3EC4"/>
    <w:rsid w:val="000E5121"/>
    <w:rsid w:val="000E52A9"/>
    <w:rsid w:val="000E5B8D"/>
    <w:rsid w:val="000E6C9D"/>
    <w:rsid w:val="000E7902"/>
    <w:rsid w:val="000F15D9"/>
    <w:rsid w:val="000F37B4"/>
    <w:rsid w:val="000F4124"/>
    <w:rsid w:val="000F674A"/>
    <w:rsid w:val="00100861"/>
    <w:rsid w:val="001017B9"/>
    <w:rsid w:val="00102B6D"/>
    <w:rsid w:val="00103323"/>
    <w:rsid w:val="00105C26"/>
    <w:rsid w:val="00112682"/>
    <w:rsid w:val="001131E5"/>
    <w:rsid w:val="00113CAE"/>
    <w:rsid w:val="00120602"/>
    <w:rsid w:val="001206D6"/>
    <w:rsid w:val="0013147F"/>
    <w:rsid w:val="00132686"/>
    <w:rsid w:val="001359E4"/>
    <w:rsid w:val="00136816"/>
    <w:rsid w:val="0013790D"/>
    <w:rsid w:val="001472FE"/>
    <w:rsid w:val="001500E6"/>
    <w:rsid w:val="0015216F"/>
    <w:rsid w:val="001544CA"/>
    <w:rsid w:val="00156A18"/>
    <w:rsid w:val="00160106"/>
    <w:rsid w:val="00160655"/>
    <w:rsid w:val="00163637"/>
    <w:rsid w:val="00170C39"/>
    <w:rsid w:val="00171434"/>
    <w:rsid w:val="00173AC6"/>
    <w:rsid w:val="001746BD"/>
    <w:rsid w:val="0018008F"/>
    <w:rsid w:val="00180A5F"/>
    <w:rsid w:val="001827A6"/>
    <w:rsid w:val="00196851"/>
    <w:rsid w:val="001A0004"/>
    <w:rsid w:val="001A1050"/>
    <w:rsid w:val="001A164E"/>
    <w:rsid w:val="001A26E2"/>
    <w:rsid w:val="001A2D6A"/>
    <w:rsid w:val="001A51A2"/>
    <w:rsid w:val="001A5C2C"/>
    <w:rsid w:val="001B0088"/>
    <w:rsid w:val="001B5392"/>
    <w:rsid w:val="001B58A0"/>
    <w:rsid w:val="001B62A3"/>
    <w:rsid w:val="001B7B6B"/>
    <w:rsid w:val="001C3482"/>
    <w:rsid w:val="001C5712"/>
    <w:rsid w:val="001C66D9"/>
    <w:rsid w:val="001D1530"/>
    <w:rsid w:val="001D3B7D"/>
    <w:rsid w:val="001D45BE"/>
    <w:rsid w:val="001D62EB"/>
    <w:rsid w:val="001E1684"/>
    <w:rsid w:val="001E453F"/>
    <w:rsid w:val="001F02B4"/>
    <w:rsid w:val="001F3E0C"/>
    <w:rsid w:val="001F70F2"/>
    <w:rsid w:val="0020671B"/>
    <w:rsid w:val="002075DA"/>
    <w:rsid w:val="00207956"/>
    <w:rsid w:val="00214E5D"/>
    <w:rsid w:val="002173FE"/>
    <w:rsid w:val="00217B05"/>
    <w:rsid w:val="0022069A"/>
    <w:rsid w:val="002207CD"/>
    <w:rsid w:val="0022348B"/>
    <w:rsid w:val="00232994"/>
    <w:rsid w:val="00242C4A"/>
    <w:rsid w:val="00247DD1"/>
    <w:rsid w:val="00250D27"/>
    <w:rsid w:val="00250F30"/>
    <w:rsid w:val="002564EB"/>
    <w:rsid w:val="00256ECF"/>
    <w:rsid w:val="0026052D"/>
    <w:rsid w:val="00275CF3"/>
    <w:rsid w:val="0027646D"/>
    <w:rsid w:val="00277C7B"/>
    <w:rsid w:val="002831B9"/>
    <w:rsid w:val="00283A7C"/>
    <w:rsid w:val="00286BD2"/>
    <w:rsid w:val="002875A9"/>
    <w:rsid w:val="00290796"/>
    <w:rsid w:val="0029151E"/>
    <w:rsid w:val="00291522"/>
    <w:rsid w:val="00293269"/>
    <w:rsid w:val="00294064"/>
    <w:rsid w:val="0029438F"/>
    <w:rsid w:val="0029450E"/>
    <w:rsid w:val="00295CAE"/>
    <w:rsid w:val="002974FE"/>
    <w:rsid w:val="002A3512"/>
    <w:rsid w:val="002A7F6B"/>
    <w:rsid w:val="002B046E"/>
    <w:rsid w:val="002B3604"/>
    <w:rsid w:val="002B638A"/>
    <w:rsid w:val="002C1D8B"/>
    <w:rsid w:val="002C3E89"/>
    <w:rsid w:val="002C40CE"/>
    <w:rsid w:val="002D0113"/>
    <w:rsid w:val="002D5814"/>
    <w:rsid w:val="002E04B5"/>
    <w:rsid w:val="002E16BE"/>
    <w:rsid w:val="002E69F1"/>
    <w:rsid w:val="002E7EF0"/>
    <w:rsid w:val="002F29AE"/>
    <w:rsid w:val="002F53B6"/>
    <w:rsid w:val="002F77F8"/>
    <w:rsid w:val="002F79AE"/>
    <w:rsid w:val="003129C9"/>
    <w:rsid w:val="00313AF3"/>
    <w:rsid w:val="003140F2"/>
    <w:rsid w:val="00316541"/>
    <w:rsid w:val="003226BF"/>
    <w:rsid w:val="00323095"/>
    <w:rsid w:val="00324780"/>
    <w:rsid w:val="00325FCF"/>
    <w:rsid w:val="00333EC0"/>
    <w:rsid w:val="00336EC3"/>
    <w:rsid w:val="00337855"/>
    <w:rsid w:val="00344E90"/>
    <w:rsid w:val="00346CA2"/>
    <w:rsid w:val="00346CD0"/>
    <w:rsid w:val="00367101"/>
    <w:rsid w:val="003950F9"/>
    <w:rsid w:val="00397DEC"/>
    <w:rsid w:val="003A18DF"/>
    <w:rsid w:val="003A3D60"/>
    <w:rsid w:val="003A4B17"/>
    <w:rsid w:val="003B016B"/>
    <w:rsid w:val="003B1995"/>
    <w:rsid w:val="003B1E5B"/>
    <w:rsid w:val="003B1F95"/>
    <w:rsid w:val="003B2814"/>
    <w:rsid w:val="003B62FD"/>
    <w:rsid w:val="003B7E74"/>
    <w:rsid w:val="003C1CE0"/>
    <w:rsid w:val="003C6F95"/>
    <w:rsid w:val="003C76FB"/>
    <w:rsid w:val="003D0046"/>
    <w:rsid w:val="003D4D58"/>
    <w:rsid w:val="003D6A26"/>
    <w:rsid w:val="003E4218"/>
    <w:rsid w:val="003E6C43"/>
    <w:rsid w:val="003F0B7B"/>
    <w:rsid w:val="003F3F57"/>
    <w:rsid w:val="003F5482"/>
    <w:rsid w:val="0040059E"/>
    <w:rsid w:val="00401D55"/>
    <w:rsid w:val="004046AB"/>
    <w:rsid w:val="00406079"/>
    <w:rsid w:val="00406139"/>
    <w:rsid w:val="0041380A"/>
    <w:rsid w:val="00424450"/>
    <w:rsid w:val="0043257F"/>
    <w:rsid w:val="00432D5A"/>
    <w:rsid w:val="004349AB"/>
    <w:rsid w:val="004358FA"/>
    <w:rsid w:val="00444015"/>
    <w:rsid w:val="00444210"/>
    <w:rsid w:val="00445D84"/>
    <w:rsid w:val="00445E5A"/>
    <w:rsid w:val="00450914"/>
    <w:rsid w:val="0045092E"/>
    <w:rsid w:val="00451E91"/>
    <w:rsid w:val="00452D7B"/>
    <w:rsid w:val="00454484"/>
    <w:rsid w:val="00454851"/>
    <w:rsid w:val="00454961"/>
    <w:rsid w:val="00457D5D"/>
    <w:rsid w:val="0046276B"/>
    <w:rsid w:val="00464359"/>
    <w:rsid w:val="00465684"/>
    <w:rsid w:val="00467A9C"/>
    <w:rsid w:val="00470931"/>
    <w:rsid w:val="004727EE"/>
    <w:rsid w:val="00484AF2"/>
    <w:rsid w:val="00490432"/>
    <w:rsid w:val="00491A8D"/>
    <w:rsid w:val="0049312F"/>
    <w:rsid w:val="0049340A"/>
    <w:rsid w:val="00495AF4"/>
    <w:rsid w:val="004A31F1"/>
    <w:rsid w:val="004B0320"/>
    <w:rsid w:val="004B22F8"/>
    <w:rsid w:val="004B4555"/>
    <w:rsid w:val="004C4D06"/>
    <w:rsid w:val="004C5217"/>
    <w:rsid w:val="004C6B6C"/>
    <w:rsid w:val="004D5CD5"/>
    <w:rsid w:val="004D6A6D"/>
    <w:rsid w:val="004E00B2"/>
    <w:rsid w:val="004E2820"/>
    <w:rsid w:val="004E2CFF"/>
    <w:rsid w:val="004E41A6"/>
    <w:rsid w:val="004E5105"/>
    <w:rsid w:val="004E6CA4"/>
    <w:rsid w:val="004F0003"/>
    <w:rsid w:val="004F155F"/>
    <w:rsid w:val="004F1977"/>
    <w:rsid w:val="004F7004"/>
    <w:rsid w:val="00503DB5"/>
    <w:rsid w:val="0050465B"/>
    <w:rsid w:val="00513DA2"/>
    <w:rsid w:val="00521E28"/>
    <w:rsid w:val="00522AEE"/>
    <w:rsid w:val="00523314"/>
    <w:rsid w:val="005243D6"/>
    <w:rsid w:val="005259A1"/>
    <w:rsid w:val="00525D88"/>
    <w:rsid w:val="00527FEF"/>
    <w:rsid w:val="00542880"/>
    <w:rsid w:val="00543AD7"/>
    <w:rsid w:val="00544BF9"/>
    <w:rsid w:val="0054627E"/>
    <w:rsid w:val="00546435"/>
    <w:rsid w:val="005511F5"/>
    <w:rsid w:val="0056263B"/>
    <w:rsid w:val="00571C8C"/>
    <w:rsid w:val="00575271"/>
    <w:rsid w:val="005771D9"/>
    <w:rsid w:val="00577EA4"/>
    <w:rsid w:val="00577F48"/>
    <w:rsid w:val="00582973"/>
    <w:rsid w:val="0058472B"/>
    <w:rsid w:val="0058555C"/>
    <w:rsid w:val="00586D59"/>
    <w:rsid w:val="00587F2A"/>
    <w:rsid w:val="00595FF7"/>
    <w:rsid w:val="0059672F"/>
    <w:rsid w:val="005A14AF"/>
    <w:rsid w:val="005A4A5E"/>
    <w:rsid w:val="005B0AE9"/>
    <w:rsid w:val="005B1526"/>
    <w:rsid w:val="005B4019"/>
    <w:rsid w:val="005B612B"/>
    <w:rsid w:val="005B6ED8"/>
    <w:rsid w:val="005B7FFE"/>
    <w:rsid w:val="005C0897"/>
    <w:rsid w:val="005C0CF6"/>
    <w:rsid w:val="005C625B"/>
    <w:rsid w:val="005C702B"/>
    <w:rsid w:val="005D563E"/>
    <w:rsid w:val="005D5EF2"/>
    <w:rsid w:val="005E1C27"/>
    <w:rsid w:val="005E2294"/>
    <w:rsid w:val="005E2AC1"/>
    <w:rsid w:val="005E64A5"/>
    <w:rsid w:val="005E7EC4"/>
    <w:rsid w:val="005F25BB"/>
    <w:rsid w:val="005F561A"/>
    <w:rsid w:val="005F69A5"/>
    <w:rsid w:val="0060036F"/>
    <w:rsid w:val="00602361"/>
    <w:rsid w:val="00602777"/>
    <w:rsid w:val="00603860"/>
    <w:rsid w:val="00603B9E"/>
    <w:rsid w:val="00603C86"/>
    <w:rsid w:val="00606479"/>
    <w:rsid w:val="00606BFF"/>
    <w:rsid w:val="00613B2E"/>
    <w:rsid w:val="006140FE"/>
    <w:rsid w:val="00614B54"/>
    <w:rsid w:val="006150AF"/>
    <w:rsid w:val="00642A57"/>
    <w:rsid w:val="006438E0"/>
    <w:rsid w:val="0064419D"/>
    <w:rsid w:val="00646882"/>
    <w:rsid w:val="0065147F"/>
    <w:rsid w:val="006536C4"/>
    <w:rsid w:val="00654639"/>
    <w:rsid w:val="00655C49"/>
    <w:rsid w:val="00657CDF"/>
    <w:rsid w:val="00661BCC"/>
    <w:rsid w:val="00662D2C"/>
    <w:rsid w:val="00665729"/>
    <w:rsid w:val="0066651C"/>
    <w:rsid w:val="00667D0B"/>
    <w:rsid w:val="00673A26"/>
    <w:rsid w:val="00675F55"/>
    <w:rsid w:val="006760B0"/>
    <w:rsid w:val="0068156A"/>
    <w:rsid w:val="00697C10"/>
    <w:rsid w:val="006A093A"/>
    <w:rsid w:val="006A0D6C"/>
    <w:rsid w:val="006A740B"/>
    <w:rsid w:val="006A7505"/>
    <w:rsid w:val="006A7E62"/>
    <w:rsid w:val="006B1356"/>
    <w:rsid w:val="006B60EE"/>
    <w:rsid w:val="006B703D"/>
    <w:rsid w:val="006C0E81"/>
    <w:rsid w:val="006C54C1"/>
    <w:rsid w:val="006C760D"/>
    <w:rsid w:val="006C7EB5"/>
    <w:rsid w:val="006D46ED"/>
    <w:rsid w:val="006D666F"/>
    <w:rsid w:val="006E4656"/>
    <w:rsid w:val="006F0184"/>
    <w:rsid w:val="006F111C"/>
    <w:rsid w:val="006F67AA"/>
    <w:rsid w:val="007036EB"/>
    <w:rsid w:val="00704811"/>
    <w:rsid w:val="007067F0"/>
    <w:rsid w:val="00706DE1"/>
    <w:rsid w:val="007145B2"/>
    <w:rsid w:val="00714CC7"/>
    <w:rsid w:val="0071731D"/>
    <w:rsid w:val="007201A7"/>
    <w:rsid w:val="00727426"/>
    <w:rsid w:val="00730305"/>
    <w:rsid w:val="0073234E"/>
    <w:rsid w:val="00735B92"/>
    <w:rsid w:val="00736B90"/>
    <w:rsid w:val="00736FA2"/>
    <w:rsid w:val="00742686"/>
    <w:rsid w:val="00743404"/>
    <w:rsid w:val="007463E0"/>
    <w:rsid w:val="007505DC"/>
    <w:rsid w:val="00751F9D"/>
    <w:rsid w:val="007569AC"/>
    <w:rsid w:val="00756E1E"/>
    <w:rsid w:val="0076440B"/>
    <w:rsid w:val="00764AE5"/>
    <w:rsid w:val="00765F07"/>
    <w:rsid w:val="007662FA"/>
    <w:rsid w:val="00773544"/>
    <w:rsid w:val="00774CEE"/>
    <w:rsid w:val="007752B8"/>
    <w:rsid w:val="0077765B"/>
    <w:rsid w:val="00777A74"/>
    <w:rsid w:val="00781FD6"/>
    <w:rsid w:val="007821E8"/>
    <w:rsid w:val="00783003"/>
    <w:rsid w:val="0078309F"/>
    <w:rsid w:val="00783D89"/>
    <w:rsid w:val="00783EE4"/>
    <w:rsid w:val="00795D40"/>
    <w:rsid w:val="007A63AC"/>
    <w:rsid w:val="007B31B8"/>
    <w:rsid w:val="007B4D09"/>
    <w:rsid w:val="007C2C40"/>
    <w:rsid w:val="007C3CD5"/>
    <w:rsid w:val="007C46E5"/>
    <w:rsid w:val="007D3C29"/>
    <w:rsid w:val="007D52F5"/>
    <w:rsid w:val="007E0842"/>
    <w:rsid w:val="007E3A24"/>
    <w:rsid w:val="007E42E8"/>
    <w:rsid w:val="007E45A1"/>
    <w:rsid w:val="007F5CC3"/>
    <w:rsid w:val="007F6BBF"/>
    <w:rsid w:val="007F6EB3"/>
    <w:rsid w:val="00801E9D"/>
    <w:rsid w:val="00806920"/>
    <w:rsid w:val="00807923"/>
    <w:rsid w:val="0081098B"/>
    <w:rsid w:val="00813A2F"/>
    <w:rsid w:val="008156D4"/>
    <w:rsid w:val="00816AE2"/>
    <w:rsid w:val="00817438"/>
    <w:rsid w:val="008179E1"/>
    <w:rsid w:val="00822582"/>
    <w:rsid w:val="00824D65"/>
    <w:rsid w:val="008272F8"/>
    <w:rsid w:val="00831452"/>
    <w:rsid w:val="00832416"/>
    <w:rsid w:val="00832B19"/>
    <w:rsid w:val="0083337C"/>
    <w:rsid w:val="008371F9"/>
    <w:rsid w:val="00843FD9"/>
    <w:rsid w:val="00845F14"/>
    <w:rsid w:val="0084643E"/>
    <w:rsid w:val="008501C3"/>
    <w:rsid w:val="0085613B"/>
    <w:rsid w:val="00857943"/>
    <w:rsid w:val="0086015B"/>
    <w:rsid w:val="008603E0"/>
    <w:rsid w:val="00860EAC"/>
    <w:rsid w:val="00863F63"/>
    <w:rsid w:val="00873D96"/>
    <w:rsid w:val="00876243"/>
    <w:rsid w:val="00877E19"/>
    <w:rsid w:val="00881DB6"/>
    <w:rsid w:val="008820BC"/>
    <w:rsid w:val="0088407E"/>
    <w:rsid w:val="008867EF"/>
    <w:rsid w:val="00890472"/>
    <w:rsid w:val="0089204B"/>
    <w:rsid w:val="00894DD9"/>
    <w:rsid w:val="00896652"/>
    <w:rsid w:val="008A2F8D"/>
    <w:rsid w:val="008A30B3"/>
    <w:rsid w:val="008A5687"/>
    <w:rsid w:val="008A6521"/>
    <w:rsid w:val="008B0651"/>
    <w:rsid w:val="008B0904"/>
    <w:rsid w:val="008B152E"/>
    <w:rsid w:val="008B3A63"/>
    <w:rsid w:val="008B3F7F"/>
    <w:rsid w:val="008B74F1"/>
    <w:rsid w:val="008C7A91"/>
    <w:rsid w:val="008D0C08"/>
    <w:rsid w:val="008D1F7C"/>
    <w:rsid w:val="008D2771"/>
    <w:rsid w:val="008D645F"/>
    <w:rsid w:val="008D7A45"/>
    <w:rsid w:val="008E08F7"/>
    <w:rsid w:val="008E127A"/>
    <w:rsid w:val="008E2C4C"/>
    <w:rsid w:val="008E5327"/>
    <w:rsid w:val="008E6A9C"/>
    <w:rsid w:val="008E7171"/>
    <w:rsid w:val="008F2495"/>
    <w:rsid w:val="008F6426"/>
    <w:rsid w:val="00903086"/>
    <w:rsid w:val="009047AB"/>
    <w:rsid w:val="009051E7"/>
    <w:rsid w:val="00905A18"/>
    <w:rsid w:val="009062F3"/>
    <w:rsid w:val="0092128E"/>
    <w:rsid w:val="009232B7"/>
    <w:rsid w:val="00925E9B"/>
    <w:rsid w:val="009268BF"/>
    <w:rsid w:val="00931FD6"/>
    <w:rsid w:val="00934397"/>
    <w:rsid w:val="009378C7"/>
    <w:rsid w:val="009409C3"/>
    <w:rsid w:val="009434F2"/>
    <w:rsid w:val="00955AA8"/>
    <w:rsid w:val="00961B10"/>
    <w:rsid w:val="00962461"/>
    <w:rsid w:val="00964BFA"/>
    <w:rsid w:val="009673F1"/>
    <w:rsid w:val="009703E5"/>
    <w:rsid w:val="00972AC5"/>
    <w:rsid w:val="0097429B"/>
    <w:rsid w:val="00975670"/>
    <w:rsid w:val="00975809"/>
    <w:rsid w:val="009827FB"/>
    <w:rsid w:val="0098341A"/>
    <w:rsid w:val="00983D17"/>
    <w:rsid w:val="009876C7"/>
    <w:rsid w:val="00992554"/>
    <w:rsid w:val="009928C5"/>
    <w:rsid w:val="009A25FC"/>
    <w:rsid w:val="009A5F64"/>
    <w:rsid w:val="009B3847"/>
    <w:rsid w:val="009C0FEE"/>
    <w:rsid w:val="009C4B12"/>
    <w:rsid w:val="009C58A0"/>
    <w:rsid w:val="009D0789"/>
    <w:rsid w:val="009D0941"/>
    <w:rsid w:val="009D4F12"/>
    <w:rsid w:val="009D7566"/>
    <w:rsid w:val="009E222B"/>
    <w:rsid w:val="009E2CEE"/>
    <w:rsid w:val="009E56D1"/>
    <w:rsid w:val="009F0206"/>
    <w:rsid w:val="009F2D14"/>
    <w:rsid w:val="009F56E1"/>
    <w:rsid w:val="009F7309"/>
    <w:rsid w:val="00A15AF2"/>
    <w:rsid w:val="00A220F9"/>
    <w:rsid w:val="00A236EA"/>
    <w:rsid w:val="00A24214"/>
    <w:rsid w:val="00A254E0"/>
    <w:rsid w:val="00A26232"/>
    <w:rsid w:val="00A26A8B"/>
    <w:rsid w:val="00A3417A"/>
    <w:rsid w:val="00A36086"/>
    <w:rsid w:val="00A36A90"/>
    <w:rsid w:val="00A404CE"/>
    <w:rsid w:val="00A4087C"/>
    <w:rsid w:val="00A419D7"/>
    <w:rsid w:val="00A41A40"/>
    <w:rsid w:val="00A42CE2"/>
    <w:rsid w:val="00A51804"/>
    <w:rsid w:val="00A51F64"/>
    <w:rsid w:val="00A55EF2"/>
    <w:rsid w:val="00A61743"/>
    <w:rsid w:val="00A635A0"/>
    <w:rsid w:val="00A6389D"/>
    <w:rsid w:val="00A645E7"/>
    <w:rsid w:val="00A651E8"/>
    <w:rsid w:val="00A73426"/>
    <w:rsid w:val="00A737DE"/>
    <w:rsid w:val="00A7586B"/>
    <w:rsid w:val="00A7648B"/>
    <w:rsid w:val="00A77381"/>
    <w:rsid w:val="00A8168F"/>
    <w:rsid w:val="00A86C47"/>
    <w:rsid w:val="00A925A3"/>
    <w:rsid w:val="00A9387C"/>
    <w:rsid w:val="00A95D49"/>
    <w:rsid w:val="00AA22F3"/>
    <w:rsid w:val="00AA3917"/>
    <w:rsid w:val="00AC542E"/>
    <w:rsid w:val="00AC5B16"/>
    <w:rsid w:val="00AC6196"/>
    <w:rsid w:val="00AC7546"/>
    <w:rsid w:val="00AD4E9F"/>
    <w:rsid w:val="00AE36FE"/>
    <w:rsid w:val="00AE4D6B"/>
    <w:rsid w:val="00AE54BB"/>
    <w:rsid w:val="00AF12BE"/>
    <w:rsid w:val="00AF1504"/>
    <w:rsid w:val="00AF5FD7"/>
    <w:rsid w:val="00AF67F3"/>
    <w:rsid w:val="00B01E8F"/>
    <w:rsid w:val="00B03F0E"/>
    <w:rsid w:val="00B0647C"/>
    <w:rsid w:val="00B06FE9"/>
    <w:rsid w:val="00B17EC0"/>
    <w:rsid w:val="00B24DDA"/>
    <w:rsid w:val="00B25D8E"/>
    <w:rsid w:val="00B26F0E"/>
    <w:rsid w:val="00B31181"/>
    <w:rsid w:val="00B31474"/>
    <w:rsid w:val="00B32106"/>
    <w:rsid w:val="00B32C6F"/>
    <w:rsid w:val="00B33748"/>
    <w:rsid w:val="00B34DA3"/>
    <w:rsid w:val="00B3627F"/>
    <w:rsid w:val="00B40465"/>
    <w:rsid w:val="00B43775"/>
    <w:rsid w:val="00B50107"/>
    <w:rsid w:val="00B531CD"/>
    <w:rsid w:val="00B55A9C"/>
    <w:rsid w:val="00B608A5"/>
    <w:rsid w:val="00B6423B"/>
    <w:rsid w:val="00B722B2"/>
    <w:rsid w:val="00B83010"/>
    <w:rsid w:val="00B833B2"/>
    <w:rsid w:val="00B874CE"/>
    <w:rsid w:val="00B87F84"/>
    <w:rsid w:val="00B946CB"/>
    <w:rsid w:val="00B97336"/>
    <w:rsid w:val="00B976EC"/>
    <w:rsid w:val="00B97F29"/>
    <w:rsid w:val="00BA0C61"/>
    <w:rsid w:val="00BA0DC7"/>
    <w:rsid w:val="00BA7ED7"/>
    <w:rsid w:val="00BB05BD"/>
    <w:rsid w:val="00BC1252"/>
    <w:rsid w:val="00BC6316"/>
    <w:rsid w:val="00BD0123"/>
    <w:rsid w:val="00BD1470"/>
    <w:rsid w:val="00BD2E48"/>
    <w:rsid w:val="00BF0214"/>
    <w:rsid w:val="00BF03E6"/>
    <w:rsid w:val="00BF0B63"/>
    <w:rsid w:val="00BF5BA2"/>
    <w:rsid w:val="00BF7DCB"/>
    <w:rsid w:val="00C005BC"/>
    <w:rsid w:val="00C00F3E"/>
    <w:rsid w:val="00C01094"/>
    <w:rsid w:val="00C11361"/>
    <w:rsid w:val="00C12F1C"/>
    <w:rsid w:val="00C13430"/>
    <w:rsid w:val="00C13A8F"/>
    <w:rsid w:val="00C17DA8"/>
    <w:rsid w:val="00C21ED6"/>
    <w:rsid w:val="00C30F26"/>
    <w:rsid w:val="00C31A34"/>
    <w:rsid w:val="00C32236"/>
    <w:rsid w:val="00C343B4"/>
    <w:rsid w:val="00C368A8"/>
    <w:rsid w:val="00C415A1"/>
    <w:rsid w:val="00C43924"/>
    <w:rsid w:val="00C518D2"/>
    <w:rsid w:val="00C519A9"/>
    <w:rsid w:val="00C56886"/>
    <w:rsid w:val="00C6014D"/>
    <w:rsid w:val="00C61E22"/>
    <w:rsid w:val="00C6666F"/>
    <w:rsid w:val="00C7246A"/>
    <w:rsid w:val="00C75D6D"/>
    <w:rsid w:val="00C85012"/>
    <w:rsid w:val="00C9177B"/>
    <w:rsid w:val="00CA0E36"/>
    <w:rsid w:val="00CA0F26"/>
    <w:rsid w:val="00CA1B35"/>
    <w:rsid w:val="00CA2A6C"/>
    <w:rsid w:val="00CA51B5"/>
    <w:rsid w:val="00CA7072"/>
    <w:rsid w:val="00CA7A53"/>
    <w:rsid w:val="00CB074B"/>
    <w:rsid w:val="00CB19AA"/>
    <w:rsid w:val="00CB409F"/>
    <w:rsid w:val="00CB6939"/>
    <w:rsid w:val="00CC4DEB"/>
    <w:rsid w:val="00CD13FD"/>
    <w:rsid w:val="00CD1509"/>
    <w:rsid w:val="00CD4E84"/>
    <w:rsid w:val="00CD516C"/>
    <w:rsid w:val="00CD5E7B"/>
    <w:rsid w:val="00CE068B"/>
    <w:rsid w:val="00CE0722"/>
    <w:rsid w:val="00CE1202"/>
    <w:rsid w:val="00CE3E99"/>
    <w:rsid w:val="00CE4F7E"/>
    <w:rsid w:val="00CF069A"/>
    <w:rsid w:val="00CF12D7"/>
    <w:rsid w:val="00CF39F4"/>
    <w:rsid w:val="00CF677A"/>
    <w:rsid w:val="00CF6D57"/>
    <w:rsid w:val="00D1039C"/>
    <w:rsid w:val="00D13F1C"/>
    <w:rsid w:val="00D1649B"/>
    <w:rsid w:val="00D17175"/>
    <w:rsid w:val="00D179F4"/>
    <w:rsid w:val="00D2145C"/>
    <w:rsid w:val="00D228F0"/>
    <w:rsid w:val="00D23FB8"/>
    <w:rsid w:val="00D253A4"/>
    <w:rsid w:val="00D321AE"/>
    <w:rsid w:val="00D33852"/>
    <w:rsid w:val="00D423DE"/>
    <w:rsid w:val="00D42B65"/>
    <w:rsid w:val="00D43B59"/>
    <w:rsid w:val="00D463D6"/>
    <w:rsid w:val="00D4715B"/>
    <w:rsid w:val="00D54C9A"/>
    <w:rsid w:val="00D679C8"/>
    <w:rsid w:val="00D70513"/>
    <w:rsid w:val="00D7153B"/>
    <w:rsid w:val="00D73C00"/>
    <w:rsid w:val="00D7628F"/>
    <w:rsid w:val="00D76B09"/>
    <w:rsid w:val="00D838CD"/>
    <w:rsid w:val="00D85FD0"/>
    <w:rsid w:val="00D8614D"/>
    <w:rsid w:val="00D86427"/>
    <w:rsid w:val="00D9647B"/>
    <w:rsid w:val="00D97155"/>
    <w:rsid w:val="00D97460"/>
    <w:rsid w:val="00DB22F9"/>
    <w:rsid w:val="00DB39B5"/>
    <w:rsid w:val="00DB3BF4"/>
    <w:rsid w:val="00DB4DFB"/>
    <w:rsid w:val="00DB4E81"/>
    <w:rsid w:val="00DB7D56"/>
    <w:rsid w:val="00DC0EF4"/>
    <w:rsid w:val="00DC1009"/>
    <w:rsid w:val="00DC298B"/>
    <w:rsid w:val="00DC3936"/>
    <w:rsid w:val="00DC39F6"/>
    <w:rsid w:val="00DD174E"/>
    <w:rsid w:val="00DD4A6F"/>
    <w:rsid w:val="00DD71D0"/>
    <w:rsid w:val="00DD7B3E"/>
    <w:rsid w:val="00DE4389"/>
    <w:rsid w:val="00DF0CB3"/>
    <w:rsid w:val="00DF561F"/>
    <w:rsid w:val="00E03FE7"/>
    <w:rsid w:val="00E04B81"/>
    <w:rsid w:val="00E059A7"/>
    <w:rsid w:val="00E1205D"/>
    <w:rsid w:val="00E26928"/>
    <w:rsid w:val="00E276AB"/>
    <w:rsid w:val="00E31F31"/>
    <w:rsid w:val="00E35F44"/>
    <w:rsid w:val="00E4414E"/>
    <w:rsid w:val="00E45C1B"/>
    <w:rsid w:val="00E509C0"/>
    <w:rsid w:val="00E54B4A"/>
    <w:rsid w:val="00E56700"/>
    <w:rsid w:val="00E62F16"/>
    <w:rsid w:val="00E66A34"/>
    <w:rsid w:val="00E761C3"/>
    <w:rsid w:val="00E76C59"/>
    <w:rsid w:val="00E76FFE"/>
    <w:rsid w:val="00E844EA"/>
    <w:rsid w:val="00E8485C"/>
    <w:rsid w:val="00E858D3"/>
    <w:rsid w:val="00E87AB7"/>
    <w:rsid w:val="00E90617"/>
    <w:rsid w:val="00E93764"/>
    <w:rsid w:val="00E93884"/>
    <w:rsid w:val="00EA1A86"/>
    <w:rsid w:val="00EA5399"/>
    <w:rsid w:val="00EA784F"/>
    <w:rsid w:val="00EB24A8"/>
    <w:rsid w:val="00EB2D8B"/>
    <w:rsid w:val="00EC49F8"/>
    <w:rsid w:val="00EC6BCF"/>
    <w:rsid w:val="00EC74D9"/>
    <w:rsid w:val="00ED6551"/>
    <w:rsid w:val="00ED6EB9"/>
    <w:rsid w:val="00EE03A7"/>
    <w:rsid w:val="00EE658D"/>
    <w:rsid w:val="00EE6EF3"/>
    <w:rsid w:val="00EE74EB"/>
    <w:rsid w:val="00EE7E79"/>
    <w:rsid w:val="00EF1AF1"/>
    <w:rsid w:val="00EF2939"/>
    <w:rsid w:val="00F01668"/>
    <w:rsid w:val="00F1298C"/>
    <w:rsid w:val="00F35671"/>
    <w:rsid w:val="00F362E7"/>
    <w:rsid w:val="00F40974"/>
    <w:rsid w:val="00F41457"/>
    <w:rsid w:val="00F45843"/>
    <w:rsid w:val="00F46D60"/>
    <w:rsid w:val="00F47513"/>
    <w:rsid w:val="00F50F05"/>
    <w:rsid w:val="00F51F01"/>
    <w:rsid w:val="00F5230D"/>
    <w:rsid w:val="00F52F7A"/>
    <w:rsid w:val="00F573D0"/>
    <w:rsid w:val="00F60566"/>
    <w:rsid w:val="00F62D9D"/>
    <w:rsid w:val="00F632AD"/>
    <w:rsid w:val="00F6522B"/>
    <w:rsid w:val="00F66029"/>
    <w:rsid w:val="00F67B8C"/>
    <w:rsid w:val="00F734C5"/>
    <w:rsid w:val="00F80F14"/>
    <w:rsid w:val="00F81306"/>
    <w:rsid w:val="00F83C04"/>
    <w:rsid w:val="00F83DEE"/>
    <w:rsid w:val="00F90407"/>
    <w:rsid w:val="00F9047C"/>
    <w:rsid w:val="00F96360"/>
    <w:rsid w:val="00FA1086"/>
    <w:rsid w:val="00FA2CEE"/>
    <w:rsid w:val="00FA64BB"/>
    <w:rsid w:val="00FB08E4"/>
    <w:rsid w:val="00FB10BB"/>
    <w:rsid w:val="00FB5CD5"/>
    <w:rsid w:val="00FB65D2"/>
    <w:rsid w:val="00FB758B"/>
    <w:rsid w:val="00FC125E"/>
    <w:rsid w:val="00FC1D09"/>
    <w:rsid w:val="00FC4C90"/>
    <w:rsid w:val="00FD1436"/>
    <w:rsid w:val="00FD25AF"/>
    <w:rsid w:val="00FD27FE"/>
    <w:rsid w:val="00FD49A6"/>
    <w:rsid w:val="00FD5CA4"/>
    <w:rsid w:val="00FE0196"/>
    <w:rsid w:val="00FE7F3F"/>
    <w:rsid w:val="00FF60A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E729D"/>
  <w15:docId w15:val="{0FD2C6A1-73F4-4622-967C-8965865F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F69A5"/>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character" w:styleId="Funotenzeichen">
    <w:name w:val="footnote reference"/>
    <w:semiHidden/>
  </w:style>
  <w:style w:type="character" w:styleId="Zeilennummer">
    <w:name w:val="line number"/>
    <w:basedOn w:val="Absatz-Standardschriftart"/>
  </w:style>
  <w:style w:type="paragraph" w:styleId="Textkrper-Zeileneinzug">
    <w:name w:val="Body Text Indent"/>
    <w:basedOn w:val="Standard"/>
    <w:pPr>
      <w:tabs>
        <w:tab w:val="left" w:pos="851"/>
        <w:tab w:val="left" w:pos="141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60" w:after="60"/>
      <w:ind w:left="1416" w:hanging="1132"/>
      <w:jc w:val="both"/>
    </w:pPr>
    <w:rPr>
      <w:rFonts w:ascii="Arial" w:hAnsi="Arial" w:cs="Arial"/>
      <w:sz w:val="22"/>
    </w:rPr>
  </w:style>
  <w:style w:type="paragraph" w:styleId="Textkrper-Einzug2">
    <w:name w:val="Body Text Indent 2"/>
    <w:basedOn w:val="Standard"/>
    <w:link w:val="Textkrper-Einzug2Zchn"/>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after="120" w:line="360" w:lineRule="auto"/>
      <w:ind w:left="284"/>
      <w:jc w:val="both"/>
    </w:pPr>
    <w:rPr>
      <w:rFonts w:ascii="Arial" w:hAnsi="Arial" w:cs="Arial"/>
      <w:sz w:val="22"/>
    </w:rPr>
  </w:style>
  <w:style w:type="paragraph" w:styleId="Textkrper-Einzug3">
    <w:name w:val="Body Text Indent 3"/>
    <w:basedOn w:val="Standard"/>
    <w:pPr>
      <w:tabs>
        <w:tab w:val="left" w:pos="851"/>
        <w:tab w:val="left" w:pos="5103"/>
        <w:tab w:val="left" w:pos="7088"/>
      </w:tabs>
      <w:spacing w:before="60" w:after="60"/>
      <w:ind w:left="284" w:hanging="567"/>
      <w:jc w:val="both"/>
    </w:pPr>
    <w:rPr>
      <w:rFonts w:ascii="Arial" w:hAnsi="Arial" w:cs="Arial"/>
      <w:sz w:val="22"/>
    </w:rPr>
  </w:style>
  <w:style w:type="paragraph" w:styleId="Sprechblasentext">
    <w:name w:val="Balloon Text"/>
    <w:basedOn w:val="Standard"/>
    <w:link w:val="SprechblasentextZchn"/>
    <w:semiHidden/>
    <w:rsid w:val="007C46E5"/>
    <w:rPr>
      <w:rFonts w:ascii="Tahoma" w:hAnsi="Tahoma" w:cs="Tahoma"/>
      <w:sz w:val="16"/>
      <w:szCs w:val="16"/>
    </w:rPr>
  </w:style>
  <w:style w:type="character" w:styleId="Fett">
    <w:name w:val="Strong"/>
    <w:uiPriority w:val="22"/>
    <w:qFormat/>
    <w:rsid w:val="00B874CE"/>
    <w:rPr>
      <w:b/>
      <w:bCs/>
    </w:rPr>
  </w:style>
  <w:style w:type="character" w:customStyle="1" w:styleId="KopfzeileZchn">
    <w:name w:val="Kopfzeile Zchn"/>
    <w:link w:val="Kopfzeile"/>
    <w:uiPriority w:val="99"/>
    <w:rsid w:val="00FE0196"/>
  </w:style>
  <w:style w:type="character" w:customStyle="1" w:styleId="FuzeileZchn">
    <w:name w:val="Fußzeile Zchn"/>
    <w:link w:val="Fuzeile"/>
    <w:uiPriority w:val="99"/>
    <w:rsid w:val="00764AE5"/>
  </w:style>
  <w:style w:type="paragraph" w:styleId="Listenabsatz">
    <w:name w:val="List Paragraph"/>
    <w:basedOn w:val="Standard"/>
    <w:uiPriority w:val="34"/>
    <w:qFormat/>
    <w:rsid w:val="0078309F"/>
    <w:pPr>
      <w:ind w:left="720"/>
      <w:contextualSpacing/>
    </w:pPr>
  </w:style>
  <w:style w:type="character" w:customStyle="1" w:styleId="SprechblasentextZchn">
    <w:name w:val="Sprechblasentext Zchn"/>
    <w:link w:val="Sprechblasentext"/>
    <w:semiHidden/>
    <w:locked/>
    <w:rsid w:val="00DC298B"/>
    <w:rPr>
      <w:rFonts w:ascii="Tahoma" w:hAnsi="Tahoma" w:cs="Tahoma"/>
      <w:sz w:val="16"/>
      <w:szCs w:val="16"/>
    </w:rPr>
  </w:style>
  <w:style w:type="paragraph" w:styleId="KeinLeerraum">
    <w:name w:val="No Spacing"/>
    <w:link w:val="KeinLeerraumZchn"/>
    <w:uiPriority w:val="1"/>
    <w:qFormat/>
    <w:rsid w:val="00275CF3"/>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275CF3"/>
    <w:rPr>
      <w:rFonts w:asciiTheme="minorHAnsi" w:eastAsiaTheme="minorEastAsia" w:hAnsiTheme="minorHAnsi" w:cstheme="minorBidi"/>
      <w:sz w:val="22"/>
      <w:szCs w:val="22"/>
    </w:rPr>
  </w:style>
  <w:style w:type="paragraph" w:styleId="berarbeitung">
    <w:name w:val="Revision"/>
    <w:hidden/>
    <w:uiPriority w:val="99"/>
    <w:semiHidden/>
    <w:rsid w:val="006C0E81"/>
  </w:style>
  <w:style w:type="character" w:styleId="Kommentarzeichen">
    <w:name w:val="annotation reference"/>
    <w:basedOn w:val="Absatz-Standardschriftart"/>
    <w:rsid w:val="00DB4E81"/>
    <w:rPr>
      <w:sz w:val="16"/>
      <w:szCs w:val="16"/>
    </w:rPr>
  </w:style>
  <w:style w:type="paragraph" w:styleId="Kommentartext">
    <w:name w:val="annotation text"/>
    <w:basedOn w:val="Standard"/>
    <w:link w:val="KommentartextZchn"/>
    <w:rsid w:val="00DB4E81"/>
  </w:style>
  <w:style w:type="character" w:customStyle="1" w:styleId="KommentartextZchn">
    <w:name w:val="Kommentartext Zchn"/>
    <w:basedOn w:val="Absatz-Standardschriftart"/>
    <w:link w:val="Kommentartext"/>
    <w:rsid w:val="00DB4E81"/>
  </w:style>
  <w:style w:type="paragraph" w:styleId="Kommentarthema">
    <w:name w:val="annotation subject"/>
    <w:basedOn w:val="Kommentartext"/>
    <w:next w:val="Kommentartext"/>
    <w:link w:val="KommentarthemaZchn"/>
    <w:rsid w:val="00DB4E81"/>
    <w:rPr>
      <w:b/>
      <w:bCs/>
    </w:rPr>
  </w:style>
  <w:style w:type="character" w:customStyle="1" w:styleId="KommentarthemaZchn">
    <w:name w:val="Kommentarthema Zchn"/>
    <w:basedOn w:val="KommentartextZchn"/>
    <w:link w:val="Kommentarthema"/>
    <w:rsid w:val="00DB4E81"/>
    <w:rPr>
      <w:b/>
      <w:bCs/>
    </w:rPr>
  </w:style>
  <w:style w:type="character" w:customStyle="1" w:styleId="Textkrper-Einzug2Zchn">
    <w:name w:val="Textkörper-Einzug 2 Zchn"/>
    <w:basedOn w:val="Absatz-Standardschriftart"/>
    <w:link w:val="Textkrper-Einzug2"/>
    <w:rsid w:val="005F69A5"/>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7\Antr&#228;ge_2007_GmbH\Fachunternehmen\Antrag_2007\A_Funternehmen_gw301_302_GmbH.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C533-72A1-47EC-99C5-0F0150BB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A_Funternehmen_gw301_302_GmbH.dot</Template>
  <TotalTime>0</TotalTime>
  <Pages>25</Pages>
  <Words>5308</Words>
  <Characters>33441</Characters>
  <Application>Microsoft Office Word</Application>
  <DocSecurity>4</DocSecurity>
  <Lines>278</Lines>
  <Paragraphs>77</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38672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Stroobants, Chris</cp:lastModifiedBy>
  <cp:revision>2</cp:revision>
  <cp:lastPrinted>2025-01-15T09:59:00Z</cp:lastPrinted>
  <dcterms:created xsi:type="dcterms:W3CDTF">2026-06-29T06:11:00Z</dcterms:created>
  <dcterms:modified xsi:type="dcterms:W3CDTF">2026-06-29T06:11:00Z</dcterms:modified>
</cp:coreProperties>
</file>